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588934FA" w:rsidR="00AF7011" w:rsidRPr="009E0549" w:rsidRDefault="00594C73" w:rsidP="00566B76">
      <w:pPr>
        <w:spacing w:line="240" w:lineRule="auto"/>
        <w:rPr>
          <w:rFonts w:ascii="Arial" w:hAnsi="Arial" w:cs="Arial"/>
          <w:b/>
          <w:sz w:val="20"/>
          <w:szCs w:val="20"/>
        </w:rPr>
      </w:pPr>
      <w:r w:rsidRPr="009E0549">
        <w:rPr>
          <w:rFonts w:ascii="Arial" w:hAnsi="Arial" w:cs="Arial"/>
          <w:b/>
          <w:sz w:val="20"/>
          <w:szCs w:val="20"/>
        </w:rPr>
        <w:t>OBRAZCI PONUDBE</w:t>
      </w:r>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00C6D131"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r w:rsidR="008D3CA9">
              <w:rPr>
                <w:rFonts w:ascii="Arial" w:hAnsi="Arial" w:cs="Arial"/>
                <w:sz w:val="20"/>
                <w:szCs w:val="20"/>
              </w:rPr>
              <w:t xml:space="preserve"> s prilogo</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52850612"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4</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3BD2C598"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5</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51BCE52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6</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1C13305E"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7</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735EBEF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8</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1E24615D"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9</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4D347B3C"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0</w:t>
            </w:r>
          </w:p>
        </w:tc>
        <w:tc>
          <w:tcPr>
            <w:tcW w:w="7306" w:type="dxa"/>
          </w:tcPr>
          <w:p w14:paraId="6BAD356B" w14:textId="64C138CE"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garancije za odpravo napak v garancijskem roku</w:t>
            </w:r>
          </w:p>
        </w:tc>
      </w:tr>
      <w:tr w:rsidR="0013777B" w:rsidRPr="009E0549" w14:paraId="45648938" w14:textId="77777777" w:rsidTr="00F12AF2">
        <w:trPr>
          <w:trHeight w:val="589"/>
        </w:trPr>
        <w:tc>
          <w:tcPr>
            <w:tcW w:w="1541" w:type="dxa"/>
          </w:tcPr>
          <w:p w14:paraId="3CD88F1A" w14:textId="53FBD620" w:rsidR="0013777B" w:rsidRPr="000A2DD7" w:rsidRDefault="0013777B" w:rsidP="0013777B">
            <w:pPr>
              <w:autoSpaceDE w:val="0"/>
              <w:autoSpaceDN w:val="0"/>
              <w:adjustRightInd w:val="0"/>
              <w:spacing w:line="240" w:lineRule="auto"/>
              <w:rPr>
                <w:rFonts w:ascii="Arial" w:hAnsi="Arial" w:cs="Arial"/>
                <w:color w:val="FF0000"/>
                <w:sz w:val="20"/>
                <w:szCs w:val="20"/>
              </w:rPr>
            </w:pPr>
            <w:r w:rsidRPr="000A2DD7">
              <w:rPr>
                <w:rFonts w:ascii="Arial" w:hAnsi="Arial" w:cs="Arial"/>
                <w:color w:val="FF0000"/>
                <w:sz w:val="20"/>
                <w:szCs w:val="20"/>
              </w:rPr>
              <w:t>Obrazec 1</w:t>
            </w:r>
            <w:r w:rsidR="00F042DA" w:rsidRPr="000A2DD7">
              <w:rPr>
                <w:rFonts w:ascii="Arial" w:hAnsi="Arial" w:cs="Arial"/>
                <w:color w:val="FF0000"/>
                <w:sz w:val="20"/>
                <w:szCs w:val="20"/>
              </w:rPr>
              <w:t>1</w:t>
            </w:r>
          </w:p>
        </w:tc>
        <w:tc>
          <w:tcPr>
            <w:tcW w:w="7306" w:type="dxa"/>
          </w:tcPr>
          <w:p w14:paraId="5AF6B402" w14:textId="00F26B3F" w:rsidR="0013777B" w:rsidRPr="000A2DD7" w:rsidRDefault="0013777B" w:rsidP="0013777B">
            <w:pPr>
              <w:autoSpaceDE w:val="0"/>
              <w:autoSpaceDN w:val="0"/>
              <w:adjustRightInd w:val="0"/>
              <w:spacing w:line="240" w:lineRule="auto"/>
              <w:rPr>
                <w:rFonts w:ascii="Arial" w:hAnsi="Arial" w:cs="Arial"/>
                <w:color w:val="FF0000"/>
                <w:sz w:val="20"/>
                <w:szCs w:val="20"/>
              </w:rPr>
            </w:pPr>
            <w:r w:rsidRPr="000A2DD7">
              <w:rPr>
                <w:rFonts w:ascii="Arial" w:hAnsi="Arial" w:cs="Arial"/>
                <w:color w:val="FF0000"/>
                <w:sz w:val="20"/>
                <w:szCs w:val="20"/>
              </w:rPr>
              <w:t>Reference</w:t>
            </w:r>
            <w:r w:rsidR="00274FC5" w:rsidRPr="000A2DD7">
              <w:rPr>
                <w:rFonts w:ascii="Arial" w:hAnsi="Arial" w:cs="Arial"/>
                <w:color w:val="FF0000"/>
                <w:sz w:val="20"/>
                <w:szCs w:val="20"/>
              </w:rPr>
              <w:t xml:space="preserve"> ponudnika</w:t>
            </w:r>
            <w:r w:rsidRPr="000A2DD7">
              <w:rPr>
                <w:rFonts w:ascii="Arial" w:hAnsi="Arial" w:cs="Arial"/>
                <w:color w:val="FF0000"/>
                <w:sz w:val="20"/>
                <w:szCs w:val="20"/>
              </w:rPr>
              <w:t xml:space="preserve"> in priloga (potrdilo referenc)</w:t>
            </w:r>
          </w:p>
        </w:tc>
      </w:tr>
      <w:tr w:rsidR="00274FC5" w:rsidRPr="009E0549" w14:paraId="2B5BEB78" w14:textId="77777777" w:rsidTr="00F12AF2">
        <w:trPr>
          <w:trHeight w:val="589"/>
        </w:trPr>
        <w:tc>
          <w:tcPr>
            <w:tcW w:w="1541" w:type="dxa"/>
          </w:tcPr>
          <w:p w14:paraId="2BBC85F9" w14:textId="173D1837" w:rsidR="00274FC5" w:rsidRPr="000A2DD7" w:rsidRDefault="00F042DA" w:rsidP="0013777B">
            <w:pPr>
              <w:autoSpaceDE w:val="0"/>
              <w:autoSpaceDN w:val="0"/>
              <w:adjustRightInd w:val="0"/>
              <w:spacing w:line="240" w:lineRule="auto"/>
              <w:rPr>
                <w:rFonts w:ascii="Arial" w:hAnsi="Arial" w:cs="Arial"/>
                <w:color w:val="FF0000"/>
                <w:sz w:val="20"/>
                <w:szCs w:val="20"/>
              </w:rPr>
            </w:pPr>
            <w:r w:rsidRPr="000A2DD7">
              <w:rPr>
                <w:rFonts w:ascii="Arial" w:hAnsi="Arial" w:cs="Arial"/>
                <w:color w:val="FF0000"/>
                <w:sz w:val="20"/>
                <w:szCs w:val="20"/>
              </w:rPr>
              <w:t>Obrazec 12</w:t>
            </w:r>
          </w:p>
        </w:tc>
        <w:tc>
          <w:tcPr>
            <w:tcW w:w="7306" w:type="dxa"/>
          </w:tcPr>
          <w:p w14:paraId="7A6C6497" w14:textId="709D4396" w:rsidR="00274FC5" w:rsidRPr="000A2DD7" w:rsidRDefault="0069206E" w:rsidP="0013777B">
            <w:pPr>
              <w:autoSpaceDE w:val="0"/>
              <w:autoSpaceDN w:val="0"/>
              <w:adjustRightInd w:val="0"/>
              <w:spacing w:line="240" w:lineRule="auto"/>
              <w:rPr>
                <w:rFonts w:ascii="Arial" w:hAnsi="Arial" w:cs="Arial"/>
                <w:color w:val="FF0000"/>
                <w:sz w:val="20"/>
                <w:szCs w:val="20"/>
              </w:rPr>
            </w:pPr>
            <w:r w:rsidRPr="000A2DD7">
              <w:rPr>
                <w:rFonts w:ascii="Arial" w:hAnsi="Arial" w:cs="Arial"/>
                <w:color w:val="FF0000"/>
                <w:sz w:val="20"/>
                <w:szCs w:val="20"/>
              </w:rPr>
              <w:t>Kadrovska sposobnost ponudnika</w:t>
            </w:r>
          </w:p>
        </w:tc>
      </w:tr>
      <w:tr w:rsidR="00274FC5" w:rsidRPr="009E0549" w14:paraId="24155991" w14:textId="77777777" w:rsidTr="00F12AF2">
        <w:trPr>
          <w:trHeight w:val="589"/>
        </w:trPr>
        <w:tc>
          <w:tcPr>
            <w:tcW w:w="1541" w:type="dxa"/>
          </w:tcPr>
          <w:p w14:paraId="3E4E2268" w14:textId="50B6AD96" w:rsidR="00274FC5"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r w:rsidR="00274FC5">
              <w:rPr>
                <w:rFonts w:ascii="Arial" w:hAnsi="Arial" w:cs="Arial"/>
                <w:color w:val="000000" w:themeColor="text1"/>
                <w:sz w:val="20"/>
                <w:szCs w:val="20"/>
              </w:rPr>
              <w:t>a</w:t>
            </w:r>
          </w:p>
        </w:tc>
        <w:tc>
          <w:tcPr>
            <w:tcW w:w="7306" w:type="dxa"/>
          </w:tcPr>
          <w:p w14:paraId="568AC0DA" w14:textId="0F480703"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Potrdilo reference kadra (podpisano s strani naročnika referenčnega posla)</w:t>
            </w:r>
          </w:p>
        </w:tc>
      </w:tr>
      <w:tr w:rsidR="0013777B" w:rsidRPr="009E0549" w14:paraId="038A94C9" w14:textId="77777777" w:rsidTr="00F12AF2">
        <w:trPr>
          <w:trHeight w:val="589"/>
        </w:trPr>
        <w:tc>
          <w:tcPr>
            <w:tcW w:w="1541" w:type="dxa"/>
          </w:tcPr>
          <w:p w14:paraId="3CF0F0AD" w14:textId="07BB8E77"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3</w:t>
            </w:r>
          </w:p>
        </w:tc>
        <w:tc>
          <w:tcPr>
            <w:tcW w:w="7306" w:type="dxa"/>
          </w:tcPr>
          <w:p w14:paraId="024DF3B2"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Izjava o upoštevanju predpisov</w:t>
            </w:r>
          </w:p>
        </w:tc>
      </w:tr>
      <w:tr w:rsidR="0013777B" w:rsidRPr="009E0549" w14:paraId="088BF9FD" w14:textId="77777777" w:rsidTr="00F12AF2">
        <w:trPr>
          <w:trHeight w:val="589"/>
        </w:trPr>
        <w:tc>
          <w:tcPr>
            <w:tcW w:w="1541" w:type="dxa"/>
          </w:tcPr>
          <w:p w14:paraId="767AA16F" w14:textId="7A624D98"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4</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62AB0C9E"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5</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0" w:name="_Toc513809728"/>
      <w:bookmarkStart w:id="1" w:name="_Toc519764005"/>
      <w:r w:rsidRPr="009E0549">
        <w:rPr>
          <w:rFonts w:ascii="Arial" w:hAnsi="Arial" w:cs="Arial"/>
          <w:b/>
          <w:sz w:val="20"/>
          <w:szCs w:val="20"/>
        </w:rPr>
        <w:lastRenderedPageBreak/>
        <w:t>OBRAZEC 1</w:t>
      </w:r>
      <w:bookmarkEnd w:id="0"/>
      <w:bookmarkEnd w:id="1"/>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2" w:name="_Toc513809729"/>
      <w:r w:rsidRPr="009E0549">
        <w:rPr>
          <w:rFonts w:ascii="Arial" w:hAnsi="Arial" w:cs="Arial"/>
          <w:b/>
          <w:kern w:val="28"/>
          <w:sz w:val="20"/>
          <w:szCs w:val="20"/>
        </w:rPr>
        <w:lastRenderedPageBreak/>
        <w:t xml:space="preserve">OBRAZEC </w:t>
      </w:r>
      <w:bookmarkEnd w:id="2"/>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CB12281" w:rsidR="00C852B8" w:rsidRPr="009E0549" w:rsidRDefault="00C852B8" w:rsidP="004B7682">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w:t>
      </w:r>
    </w:p>
    <w:p w14:paraId="17E75CC6" w14:textId="541ACF03" w:rsidR="00C852B8" w:rsidRPr="009E0549" w:rsidRDefault="00C852B8" w:rsidP="004B7682">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r w:rsidR="004B7682" w:rsidRPr="004B7682">
        <w:rPr>
          <w:rFonts w:ascii="Arial" w:hAnsi="Arial" w:cs="Arial"/>
          <w:b/>
          <w:bCs/>
          <w:sz w:val="20"/>
          <w:szCs w:val="20"/>
        </w:rPr>
        <w:t xml:space="preserve">Vgradnja sider v predorih </w:t>
      </w:r>
      <w:proofErr w:type="spellStart"/>
      <w:r w:rsidR="004B7682" w:rsidRPr="004B7682">
        <w:rPr>
          <w:rFonts w:ascii="Arial" w:hAnsi="Arial" w:cs="Arial"/>
          <w:b/>
          <w:bCs/>
          <w:sz w:val="20"/>
          <w:szCs w:val="20"/>
        </w:rPr>
        <w:t>Križiški</w:t>
      </w:r>
      <w:proofErr w:type="spellEnd"/>
      <w:r w:rsidR="004B7682" w:rsidRPr="004B7682">
        <w:rPr>
          <w:rFonts w:ascii="Arial" w:hAnsi="Arial" w:cs="Arial"/>
          <w:b/>
          <w:bCs/>
          <w:sz w:val="20"/>
          <w:szCs w:val="20"/>
        </w:rPr>
        <w:t xml:space="preserve">, </w:t>
      </w:r>
      <w:proofErr w:type="spellStart"/>
      <w:r w:rsidR="004B7682" w:rsidRPr="004B7682">
        <w:rPr>
          <w:rFonts w:ascii="Arial" w:hAnsi="Arial" w:cs="Arial"/>
          <w:b/>
          <w:bCs/>
          <w:sz w:val="20"/>
          <w:szCs w:val="20"/>
        </w:rPr>
        <w:t>Jurgovec</w:t>
      </w:r>
      <w:proofErr w:type="spellEnd"/>
      <w:r w:rsidR="004B7682" w:rsidRPr="004B7682">
        <w:rPr>
          <w:rFonts w:ascii="Arial" w:hAnsi="Arial" w:cs="Arial"/>
          <w:b/>
          <w:bCs/>
          <w:sz w:val="20"/>
          <w:szCs w:val="20"/>
        </w:rPr>
        <w:t xml:space="preserve"> in Ležeški na progi št. 50 Ljubljana – Sežana – </w:t>
      </w:r>
      <w:proofErr w:type="spellStart"/>
      <w:r w:rsidR="004B7682" w:rsidRPr="004B7682">
        <w:rPr>
          <w:rFonts w:ascii="Arial" w:hAnsi="Arial" w:cs="Arial"/>
          <w:b/>
          <w:bCs/>
          <w:sz w:val="20"/>
          <w:szCs w:val="20"/>
        </w:rPr>
        <w:t>d.m</w:t>
      </w:r>
      <w:proofErr w:type="spellEnd"/>
      <w:r w:rsidR="004B7682" w:rsidRPr="004B7682">
        <w:rPr>
          <w:rFonts w:ascii="Arial" w:hAnsi="Arial" w:cs="Arial"/>
          <w:b/>
          <w:bCs/>
          <w:sz w:val="20"/>
          <w:szCs w:val="20"/>
        </w:rPr>
        <w:t>.«</w:t>
      </w:r>
      <w:r w:rsidR="004B7682">
        <w:rPr>
          <w:rFonts w:ascii="Arial" w:hAnsi="Arial" w:cs="Arial"/>
          <w:b/>
          <w:b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4B7682">
      <w:pPr>
        <w:spacing w:after="0" w:line="240" w:lineRule="auto"/>
        <w:jc w:val="both"/>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tbl>
      <w:tblPr>
        <w:tblStyle w:val="Tabelamrea"/>
        <w:tblW w:w="0" w:type="auto"/>
        <w:tblInd w:w="-5" w:type="dxa"/>
        <w:tblLook w:val="04A0" w:firstRow="1" w:lastRow="0" w:firstColumn="1" w:lastColumn="0" w:noHBand="0" w:noVBand="1"/>
      </w:tblPr>
      <w:tblGrid>
        <w:gridCol w:w="6091"/>
        <w:gridCol w:w="2971"/>
      </w:tblGrid>
      <w:tr w:rsidR="006265C8" w:rsidRPr="00607E19" w14:paraId="1F43F5E1" w14:textId="77777777" w:rsidTr="001B586F">
        <w:trPr>
          <w:trHeight w:val="618"/>
        </w:trPr>
        <w:tc>
          <w:tcPr>
            <w:tcW w:w="6091" w:type="dxa"/>
          </w:tcPr>
          <w:p w14:paraId="0A1151A4" w14:textId="17BF36B0" w:rsidR="006265C8" w:rsidRPr="00B32A00" w:rsidRDefault="00073F37" w:rsidP="006265C8">
            <w:pPr>
              <w:jc w:val="center"/>
              <w:rPr>
                <w:rFonts w:ascii="Arial" w:hAnsi="Arial" w:cs="Arial"/>
                <w:b/>
                <w:sz w:val="20"/>
                <w:szCs w:val="20"/>
                <w:lang w:val="pl-PL"/>
              </w:rPr>
            </w:pPr>
            <w:r w:rsidRPr="00214AFC">
              <w:rPr>
                <w:rFonts w:ascii="Arial" w:hAnsi="Arial" w:cs="Arial"/>
                <w:b/>
                <w:sz w:val="20"/>
                <w:szCs w:val="20"/>
                <w:lang w:val="pl-PL"/>
              </w:rPr>
              <w:t>PREDMET JAVNEGA NAROČILA</w:t>
            </w:r>
          </w:p>
        </w:tc>
        <w:tc>
          <w:tcPr>
            <w:tcW w:w="2971" w:type="dxa"/>
          </w:tcPr>
          <w:p w14:paraId="5575B23F" w14:textId="6BBEA03F" w:rsidR="006265C8" w:rsidRPr="00B32A00" w:rsidRDefault="00915F03" w:rsidP="00751D98">
            <w:pPr>
              <w:jc w:val="center"/>
              <w:rPr>
                <w:rFonts w:ascii="Arial" w:hAnsi="Arial" w:cs="Arial"/>
                <w:b/>
                <w:sz w:val="20"/>
                <w:szCs w:val="20"/>
                <w:lang w:val="pl-PL"/>
              </w:rPr>
            </w:pPr>
            <w:r>
              <w:rPr>
                <w:rFonts w:ascii="Arial" w:hAnsi="Arial" w:cs="Arial"/>
                <w:b/>
                <w:sz w:val="20"/>
                <w:szCs w:val="20"/>
                <w:lang w:val="pl-PL"/>
              </w:rPr>
              <w:t>Skupaj v</w:t>
            </w:r>
            <w:r w:rsidR="00905C53">
              <w:rPr>
                <w:rFonts w:ascii="Arial" w:hAnsi="Arial" w:cs="Arial"/>
                <w:b/>
                <w:sz w:val="20"/>
                <w:szCs w:val="20"/>
                <w:lang w:val="pl-PL"/>
              </w:rPr>
              <w:t>rednost</w:t>
            </w:r>
            <w:r w:rsidR="006265C8" w:rsidRPr="00B32A00">
              <w:rPr>
                <w:rFonts w:ascii="Arial" w:hAnsi="Arial" w:cs="Arial"/>
                <w:b/>
                <w:sz w:val="20"/>
                <w:szCs w:val="20"/>
                <w:lang w:val="pl-PL"/>
              </w:rPr>
              <w:t xml:space="preserve"> v EUR</w:t>
            </w:r>
            <w:r w:rsidR="00905C53">
              <w:rPr>
                <w:rFonts w:ascii="Arial" w:hAnsi="Arial" w:cs="Arial"/>
                <w:b/>
                <w:sz w:val="20"/>
                <w:szCs w:val="20"/>
                <w:lang w:val="pl-PL"/>
              </w:rPr>
              <w:t xml:space="preserve"> brez DDV</w:t>
            </w:r>
          </w:p>
        </w:tc>
      </w:tr>
      <w:tr w:rsidR="006265C8" w:rsidRPr="00607E19" w14:paraId="277E7197" w14:textId="77777777" w:rsidTr="00751D98">
        <w:trPr>
          <w:trHeight w:val="613"/>
        </w:trPr>
        <w:tc>
          <w:tcPr>
            <w:tcW w:w="6091" w:type="dxa"/>
          </w:tcPr>
          <w:p w14:paraId="0D3C8744" w14:textId="68A80684" w:rsidR="006265C8" w:rsidRPr="00B32A00" w:rsidRDefault="005739BE" w:rsidP="00751D98">
            <w:pPr>
              <w:autoSpaceDE w:val="0"/>
              <w:autoSpaceDN w:val="0"/>
              <w:adjustRightInd w:val="0"/>
              <w:jc w:val="both"/>
              <w:rPr>
                <w:rFonts w:ascii="Arial" w:hAnsi="Arial" w:cs="Arial"/>
                <w:sz w:val="20"/>
                <w:szCs w:val="20"/>
                <w:lang w:val="pl-PL"/>
              </w:rPr>
            </w:pPr>
            <w:r w:rsidRPr="005739BE">
              <w:rPr>
                <w:rFonts w:ascii="Arial" w:hAnsi="Arial" w:cs="Arial"/>
                <w:b/>
                <w:sz w:val="20"/>
                <w:szCs w:val="20"/>
              </w:rPr>
              <w:t xml:space="preserve">Vgradnja sider v predorih </w:t>
            </w:r>
            <w:proofErr w:type="spellStart"/>
            <w:r w:rsidRPr="005739BE">
              <w:rPr>
                <w:rFonts w:ascii="Arial" w:hAnsi="Arial" w:cs="Arial"/>
                <w:b/>
                <w:sz w:val="20"/>
                <w:szCs w:val="20"/>
              </w:rPr>
              <w:t>Križiški</w:t>
            </w:r>
            <w:proofErr w:type="spellEnd"/>
            <w:r w:rsidRPr="005739BE">
              <w:rPr>
                <w:rFonts w:ascii="Arial" w:hAnsi="Arial" w:cs="Arial"/>
                <w:b/>
                <w:sz w:val="20"/>
                <w:szCs w:val="20"/>
              </w:rPr>
              <w:t xml:space="preserve">, </w:t>
            </w:r>
            <w:proofErr w:type="spellStart"/>
            <w:r w:rsidRPr="005739BE">
              <w:rPr>
                <w:rFonts w:ascii="Arial" w:hAnsi="Arial" w:cs="Arial"/>
                <w:b/>
                <w:sz w:val="20"/>
                <w:szCs w:val="20"/>
              </w:rPr>
              <w:t>Jurgovec</w:t>
            </w:r>
            <w:proofErr w:type="spellEnd"/>
            <w:r w:rsidRPr="005739BE">
              <w:rPr>
                <w:rFonts w:ascii="Arial" w:hAnsi="Arial" w:cs="Arial"/>
                <w:b/>
                <w:sz w:val="20"/>
                <w:szCs w:val="20"/>
              </w:rPr>
              <w:t xml:space="preserve"> in Ležeški na progi št. 50 Ljubljana – Sežana – </w:t>
            </w:r>
            <w:proofErr w:type="spellStart"/>
            <w:r w:rsidRPr="005739BE">
              <w:rPr>
                <w:rFonts w:ascii="Arial" w:hAnsi="Arial" w:cs="Arial"/>
                <w:b/>
                <w:sz w:val="20"/>
                <w:szCs w:val="20"/>
              </w:rPr>
              <w:t>d.m</w:t>
            </w:r>
            <w:proofErr w:type="spellEnd"/>
            <w:r w:rsidRPr="005739BE">
              <w:rPr>
                <w:rFonts w:ascii="Arial" w:hAnsi="Arial" w:cs="Arial"/>
                <w:b/>
                <w:sz w:val="20"/>
                <w:szCs w:val="20"/>
              </w:rPr>
              <w:t>.</w:t>
            </w:r>
            <w:r>
              <w:rPr>
                <w:rFonts w:ascii="Arial" w:hAnsi="Arial" w:cs="Arial"/>
                <w:b/>
                <w:sz w:val="20"/>
                <w:szCs w:val="20"/>
              </w:rPr>
              <w:t xml:space="preserve"> </w:t>
            </w:r>
            <w:r w:rsidR="006265C8" w:rsidRPr="00B32A00">
              <w:rPr>
                <w:rFonts w:ascii="Arial" w:hAnsi="Arial" w:cs="Arial"/>
                <w:sz w:val="20"/>
                <w:szCs w:val="20"/>
              </w:rPr>
              <w:t>po specifikaciji</w:t>
            </w:r>
          </w:p>
        </w:tc>
        <w:tc>
          <w:tcPr>
            <w:tcW w:w="2971" w:type="dxa"/>
          </w:tcPr>
          <w:p w14:paraId="661DFCF7" w14:textId="77777777" w:rsidR="006265C8" w:rsidRPr="00B32A00" w:rsidRDefault="006265C8" w:rsidP="00751D98">
            <w:pPr>
              <w:jc w:val="both"/>
              <w:rPr>
                <w:rFonts w:ascii="Arial" w:hAnsi="Arial" w:cs="Arial"/>
                <w:sz w:val="20"/>
                <w:szCs w:val="20"/>
                <w:lang w:val="pl-PL"/>
              </w:rPr>
            </w:pPr>
          </w:p>
        </w:tc>
      </w:tr>
      <w:tr w:rsidR="006265C8" w:rsidRPr="00607E19" w14:paraId="5F784807" w14:textId="77777777" w:rsidTr="00751D98">
        <w:tc>
          <w:tcPr>
            <w:tcW w:w="6091" w:type="dxa"/>
          </w:tcPr>
          <w:p w14:paraId="2B7C4161" w14:textId="7FDFE12E"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22% DDV v EUR:</w:t>
            </w:r>
          </w:p>
        </w:tc>
        <w:tc>
          <w:tcPr>
            <w:tcW w:w="2971" w:type="dxa"/>
          </w:tcPr>
          <w:p w14:paraId="58E4E028" w14:textId="77777777" w:rsidR="006265C8" w:rsidRPr="00B32A00" w:rsidRDefault="006265C8" w:rsidP="00751D98">
            <w:pPr>
              <w:jc w:val="both"/>
              <w:rPr>
                <w:rFonts w:ascii="Arial" w:hAnsi="Arial" w:cs="Arial"/>
                <w:b/>
                <w:sz w:val="20"/>
                <w:szCs w:val="20"/>
                <w:lang w:val="pl-PL"/>
              </w:rPr>
            </w:pPr>
          </w:p>
        </w:tc>
      </w:tr>
      <w:tr w:rsidR="006265C8" w:rsidRPr="00607E19" w14:paraId="3B2B07D6" w14:textId="77777777" w:rsidTr="00751D98">
        <w:tc>
          <w:tcPr>
            <w:tcW w:w="6091" w:type="dxa"/>
          </w:tcPr>
          <w:p w14:paraId="24702B28" w14:textId="593E8DBD"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Skupaj </w:t>
            </w:r>
            <w:r w:rsidR="00DD7A3F">
              <w:rPr>
                <w:rFonts w:ascii="Arial" w:hAnsi="Arial" w:cs="Arial"/>
                <w:b/>
                <w:sz w:val="20"/>
                <w:szCs w:val="20"/>
                <w:lang w:val="pl-PL"/>
              </w:rPr>
              <w:t xml:space="preserve">vrednost </w:t>
            </w:r>
            <w:r w:rsidRPr="00B32A00">
              <w:rPr>
                <w:rFonts w:ascii="Arial" w:hAnsi="Arial" w:cs="Arial"/>
                <w:b/>
                <w:sz w:val="20"/>
                <w:szCs w:val="20"/>
                <w:lang w:val="pl-PL"/>
              </w:rPr>
              <w:t>v  EUR z DDV:</w:t>
            </w:r>
          </w:p>
        </w:tc>
        <w:tc>
          <w:tcPr>
            <w:tcW w:w="2971" w:type="dxa"/>
          </w:tcPr>
          <w:p w14:paraId="7E34659C" w14:textId="77777777" w:rsidR="006265C8" w:rsidRPr="00B32A00" w:rsidRDefault="006265C8" w:rsidP="00751D98">
            <w:pPr>
              <w:jc w:val="both"/>
              <w:rPr>
                <w:rFonts w:ascii="Arial" w:hAnsi="Arial" w:cs="Arial"/>
                <w:b/>
                <w:sz w:val="20"/>
                <w:szCs w:val="20"/>
                <w:lang w:val="pl-PL"/>
              </w:rPr>
            </w:pPr>
          </w:p>
        </w:tc>
      </w:tr>
    </w:tbl>
    <w:p w14:paraId="3E2544A1" w14:textId="77777777" w:rsidR="00B672C5" w:rsidRPr="00B672C5" w:rsidRDefault="00B672C5" w:rsidP="00B672C5">
      <w:pPr>
        <w:spacing w:after="0" w:line="240" w:lineRule="auto"/>
        <w:rPr>
          <w:rFonts w:ascii="Arial" w:hAnsi="Arial" w:cs="Arial"/>
          <w:sz w:val="20"/>
          <w:szCs w:val="20"/>
        </w:rPr>
      </w:pPr>
    </w:p>
    <w:p w14:paraId="36B5DE90" w14:textId="77777777" w:rsidR="008C6BAD" w:rsidRDefault="008C6BAD" w:rsidP="00AE0058">
      <w:pPr>
        <w:spacing w:after="0" w:line="240" w:lineRule="auto"/>
        <w:jc w:val="both"/>
        <w:rPr>
          <w:rFonts w:ascii="Arial" w:hAnsi="Arial" w:cs="Arial"/>
          <w:sz w:val="20"/>
          <w:szCs w:val="20"/>
        </w:rPr>
      </w:pPr>
    </w:p>
    <w:p w14:paraId="4C5BB656" w14:textId="2229BFF5"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Izjavljamo, da so v zgornjih vrednostih zajeti vsi stroški za izvedbo ponujenih del, ter upoštevane vse tehnične in druge zahteve za izvedbo del.</w:t>
      </w:r>
    </w:p>
    <w:p w14:paraId="6BA2AF7D" w14:textId="77777777" w:rsidR="00AE0058" w:rsidRPr="00B32A00" w:rsidRDefault="00AE0058" w:rsidP="00AE0058">
      <w:pPr>
        <w:spacing w:after="0" w:line="240" w:lineRule="auto"/>
        <w:jc w:val="both"/>
        <w:rPr>
          <w:rFonts w:ascii="Arial" w:hAnsi="Arial" w:cs="Arial"/>
          <w:sz w:val="20"/>
          <w:szCs w:val="20"/>
        </w:rPr>
      </w:pPr>
    </w:p>
    <w:p w14:paraId="756ED8E8" w14:textId="4063873B" w:rsidR="00AE0058" w:rsidRPr="00C60650" w:rsidRDefault="00AE0058" w:rsidP="00AE0058">
      <w:pPr>
        <w:spacing w:after="0" w:line="240" w:lineRule="auto"/>
        <w:jc w:val="both"/>
        <w:rPr>
          <w:rFonts w:ascii="Arial" w:hAnsi="Arial" w:cs="Arial"/>
          <w:sz w:val="20"/>
          <w:szCs w:val="20"/>
        </w:rPr>
      </w:pPr>
      <w:r w:rsidRPr="00C60650">
        <w:rPr>
          <w:rFonts w:ascii="Arial" w:hAnsi="Arial" w:cs="Arial"/>
          <w:sz w:val="20"/>
          <w:szCs w:val="20"/>
        </w:rPr>
        <w:t>Z deli  bomo začeli v roku 10 dni od</w:t>
      </w:r>
      <w:r w:rsidR="001776CC" w:rsidRPr="00C60650">
        <w:rPr>
          <w:rFonts w:ascii="Arial" w:hAnsi="Arial" w:cs="Arial"/>
          <w:sz w:val="20"/>
          <w:szCs w:val="20"/>
        </w:rPr>
        <w:t xml:space="preserve"> uvedbe v delo. </w:t>
      </w:r>
    </w:p>
    <w:p w14:paraId="5B333FA0" w14:textId="77777777" w:rsidR="00AE0058" w:rsidRPr="00B32A00" w:rsidRDefault="00AE0058" w:rsidP="00AE0058">
      <w:pPr>
        <w:spacing w:after="0" w:line="240" w:lineRule="auto"/>
        <w:jc w:val="both"/>
        <w:rPr>
          <w:rFonts w:ascii="Arial" w:hAnsi="Arial" w:cs="Arial"/>
          <w:sz w:val="20"/>
          <w:szCs w:val="20"/>
        </w:rPr>
      </w:pPr>
    </w:p>
    <w:p w14:paraId="38842A0D" w14:textId="77777777"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Obračun po dejansko izvedenih količinah in po cenah na EM iz predračuna.</w:t>
      </w:r>
    </w:p>
    <w:p w14:paraId="0145071D" w14:textId="77777777" w:rsidR="0031080A" w:rsidRPr="00B32A00" w:rsidRDefault="0031080A" w:rsidP="00B15777">
      <w:pPr>
        <w:spacing w:after="0" w:line="240" w:lineRule="auto"/>
        <w:rPr>
          <w:rFonts w:ascii="Arial" w:hAnsi="Arial" w:cs="Arial"/>
          <w:sz w:val="20"/>
          <w:szCs w:val="20"/>
        </w:rPr>
      </w:pPr>
    </w:p>
    <w:p w14:paraId="45DF9C24" w14:textId="27306C59" w:rsidR="00BD67B3" w:rsidRPr="009E0549" w:rsidRDefault="00BD67B3" w:rsidP="00BD67B3">
      <w:pPr>
        <w:tabs>
          <w:tab w:val="left" w:pos="2730"/>
        </w:tabs>
        <w:spacing w:line="180" w:lineRule="atLeast"/>
        <w:jc w:val="both"/>
        <w:rPr>
          <w:rFonts w:ascii="Arial" w:hAnsi="Arial" w:cs="Arial"/>
          <w:b/>
          <w:sz w:val="20"/>
          <w:szCs w:val="20"/>
        </w:rPr>
      </w:pPr>
      <w:r w:rsidRPr="000344EF">
        <w:rPr>
          <w:rFonts w:ascii="Arial" w:hAnsi="Arial" w:cs="Arial"/>
          <w:b/>
          <w:sz w:val="20"/>
          <w:szCs w:val="20"/>
        </w:rPr>
        <w:t xml:space="preserve">Ponudniki </w:t>
      </w:r>
      <w:r>
        <w:rPr>
          <w:rFonts w:ascii="Arial" w:hAnsi="Arial" w:cs="Arial"/>
          <w:b/>
          <w:sz w:val="20"/>
          <w:szCs w:val="20"/>
        </w:rPr>
        <w:t>morajo v ponudbi predložiti tabelo</w:t>
      </w:r>
      <w:r w:rsidRPr="000344EF">
        <w:rPr>
          <w:rFonts w:ascii="Arial" w:hAnsi="Arial" w:cs="Arial"/>
          <w:b/>
          <w:sz w:val="20"/>
          <w:szCs w:val="20"/>
        </w:rPr>
        <w:t xml:space="preserve"> ponudbenega predračuna tudi v formatu .</w:t>
      </w:r>
      <w:proofErr w:type="spellStart"/>
      <w:r w:rsidRPr="000344EF">
        <w:rPr>
          <w:rFonts w:ascii="Arial" w:hAnsi="Arial" w:cs="Arial"/>
          <w:b/>
          <w:sz w:val="20"/>
          <w:szCs w:val="20"/>
        </w:rPr>
        <w:t>xlsx</w:t>
      </w:r>
      <w:proofErr w:type="spellEnd"/>
      <w:r w:rsidRPr="000344EF">
        <w:rPr>
          <w:rFonts w:ascii="Arial" w:hAnsi="Arial" w:cs="Arial"/>
          <w:b/>
          <w:sz w:val="20"/>
          <w:szCs w:val="20"/>
        </w:rPr>
        <w:t xml:space="preserve"> (Microsoft Excel), katerega datoteka je priložena razpisni dokumentaciji in je sestavni del razpisne dokumentacije. </w:t>
      </w:r>
      <w:r w:rsidRPr="000344EF">
        <w:rPr>
          <w:rFonts w:ascii="Arial" w:hAnsi="Arial" w:cs="Arial"/>
          <w:sz w:val="20"/>
          <w:szCs w:val="20"/>
        </w:rPr>
        <w:t>V primeru razhajanj med ponudbenim predračunom (Obrazec 2) in predračunom predloženim v .</w:t>
      </w:r>
      <w:proofErr w:type="spellStart"/>
      <w:r w:rsidRPr="000344EF">
        <w:rPr>
          <w:rFonts w:ascii="Arial" w:hAnsi="Arial" w:cs="Arial"/>
          <w:sz w:val="20"/>
          <w:szCs w:val="20"/>
        </w:rPr>
        <w:t>xlsx</w:t>
      </w:r>
      <w:proofErr w:type="spellEnd"/>
      <w:r w:rsidRPr="000344EF">
        <w:rPr>
          <w:rFonts w:ascii="Arial" w:hAnsi="Arial" w:cs="Arial"/>
          <w:sz w:val="20"/>
          <w:szCs w:val="20"/>
        </w:rPr>
        <w:t xml:space="preserve"> formatu, je merodajen Obrazec 2.</w:t>
      </w:r>
    </w:p>
    <w:p w14:paraId="4A5B6CBC" w14:textId="77777777" w:rsidR="00B15777" w:rsidRPr="009E0549" w:rsidRDefault="00B15777" w:rsidP="00B15777">
      <w:pPr>
        <w:tabs>
          <w:tab w:val="left" w:pos="2730"/>
        </w:tabs>
        <w:spacing w:after="0" w:line="240" w:lineRule="auto"/>
        <w:jc w:val="both"/>
        <w:rPr>
          <w:rFonts w:ascii="Arial" w:hAnsi="Arial" w:cs="Arial"/>
          <w:b/>
          <w:sz w:val="20"/>
          <w:szCs w:val="20"/>
        </w:rPr>
      </w:pPr>
    </w:p>
    <w:p w14:paraId="1E42265F" w14:textId="07B95552" w:rsidR="0031080A" w:rsidRPr="00BD67B3" w:rsidRDefault="004D18E8" w:rsidP="006D30D1">
      <w:pPr>
        <w:spacing w:after="0" w:line="240" w:lineRule="auto"/>
        <w:jc w:val="both"/>
        <w:rPr>
          <w:rFonts w:ascii="Arial" w:hAnsi="Arial" w:cs="Arial"/>
          <w:sz w:val="20"/>
          <w:szCs w:val="20"/>
        </w:rPr>
      </w:pPr>
      <w:r w:rsidRPr="00BD67B3">
        <w:rPr>
          <w:rFonts w:ascii="Arial" w:hAnsi="Arial" w:cs="Arial"/>
          <w:sz w:val="20"/>
          <w:szCs w:val="20"/>
        </w:rPr>
        <w:t>LOKACIJA IZVEDBE</w:t>
      </w:r>
      <w:r w:rsidR="006D30D1" w:rsidRPr="00BD67B3">
        <w:rPr>
          <w:rFonts w:ascii="Arial" w:hAnsi="Arial" w:cs="Arial"/>
          <w:sz w:val="20"/>
          <w:szCs w:val="20"/>
        </w:rPr>
        <w:t>:</w:t>
      </w:r>
    </w:p>
    <w:p w14:paraId="6F268105" w14:textId="1203759B" w:rsidR="006D30D1" w:rsidRPr="00BD67B3" w:rsidRDefault="00946BF0" w:rsidP="00024B57">
      <w:pPr>
        <w:pStyle w:val="Odstavekseznama"/>
        <w:numPr>
          <w:ilvl w:val="0"/>
          <w:numId w:val="5"/>
        </w:numPr>
        <w:spacing w:after="0" w:line="240" w:lineRule="auto"/>
        <w:jc w:val="both"/>
        <w:rPr>
          <w:rFonts w:ascii="Arial" w:hAnsi="Arial" w:cs="Arial"/>
          <w:sz w:val="20"/>
          <w:szCs w:val="20"/>
        </w:rPr>
      </w:pPr>
      <w:r>
        <w:rPr>
          <w:rFonts w:ascii="Arial" w:hAnsi="Arial" w:cs="Arial"/>
          <w:sz w:val="20"/>
          <w:szCs w:val="20"/>
        </w:rPr>
        <w:t xml:space="preserve">Predori </w:t>
      </w:r>
      <w:proofErr w:type="spellStart"/>
      <w:r>
        <w:rPr>
          <w:rFonts w:ascii="Arial" w:hAnsi="Arial" w:cs="Arial"/>
          <w:sz w:val="20"/>
          <w:szCs w:val="20"/>
        </w:rPr>
        <w:t>Križiški</w:t>
      </w:r>
      <w:proofErr w:type="spellEnd"/>
      <w:r>
        <w:rPr>
          <w:rFonts w:ascii="Arial" w:hAnsi="Arial" w:cs="Arial"/>
          <w:sz w:val="20"/>
          <w:szCs w:val="20"/>
        </w:rPr>
        <w:t xml:space="preserve">, </w:t>
      </w:r>
      <w:proofErr w:type="spellStart"/>
      <w:r>
        <w:rPr>
          <w:rFonts w:ascii="Arial" w:hAnsi="Arial" w:cs="Arial"/>
          <w:sz w:val="20"/>
          <w:szCs w:val="20"/>
        </w:rPr>
        <w:t>Jurgovec</w:t>
      </w:r>
      <w:proofErr w:type="spellEnd"/>
      <w:r>
        <w:rPr>
          <w:rFonts w:ascii="Arial" w:hAnsi="Arial" w:cs="Arial"/>
          <w:sz w:val="20"/>
          <w:szCs w:val="20"/>
        </w:rPr>
        <w:t xml:space="preserve"> in Ležeški na progi št. 50 Ljubljana – Sežana – </w:t>
      </w:r>
      <w:proofErr w:type="spellStart"/>
      <w:r>
        <w:rPr>
          <w:rFonts w:ascii="Arial" w:hAnsi="Arial" w:cs="Arial"/>
          <w:sz w:val="20"/>
          <w:szCs w:val="20"/>
        </w:rPr>
        <w:t>d.m</w:t>
      </w:r>
      <w:proofErr w:type="spellEnd"/>
      <w:r>
        <w:rPr>
          <w:rFonts w:ascii="Arial" w:hAnsi="Arial" w:cs="Arial"/>
          <w:sz w:val="20"/>
          <w:szCs w:val="20"/>
        </w:rPr>
        <w:t>.</w:t>
      </w:r>
    </w:p>
    <w:p w14:paraId="04ED2C53" w14:textId="77777777" w:rsidR="007F07E9" w:rsidRPr="00BD67B3" w:rsidRDefault="007F07E9" w:rsidP="00B15777">
      <w:pPr>
        <w:tabs>
          <w:tab w:val="num" w:pos="360"/>
        </w:tabs>
        <w:spacing w:after="0" w:line="240" w:lineRule="auto"/>
        <w:rPr>
          <w:rFonts w:ascii="Arial" w:hAnsi="Arial" w:cs="Arial"/>
          <w:sz w:val="20"/>
          <w:szCs w:val="20"/>
        </w:rPr>
      </w:pPr>
    </w:p>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503CB01B" w14:textId="1120AD3A" w:rsidR="00F4424D" w:rsidRPr="009E0549" w:rsidRDefault="00B43997" w:rsidP="00F40E80">
      <w:pPr>
        <w:autoSpaceDE w:val="0"/>
        <w:autoSpaceDN w:val="0"/>
        <w:adjustRightInd w:val="0"/>
        <w:spacing w:line="240" w:lineRule="auto"/>
        <w:jc w:val="both"/>
        <w:rPr>
          <w:rFonts w:ascii="Arial" w:eastAsia="Batang" w:hAnsi="Arial" w:cs="Arial"/>
          <w:sz w:val="20"/>
          <w:szCs w:val="20"/>
          <w:lang w:eastAsia="ko-KR"/>
        </w:rPr>
      </w:pPr>
      <w:r>
        <w:rPr>
          <w:rFonts w:ascii="Arial" w:eastAsia="Batang" w:hAnsi="Arial" w:cs="Arial"/>
          <w:sz w:val="20"/>
          <w:szCs w:val="20"/>
          <w:lang w:eastAsia="ko-KR"/>
        </w:rPr>
        <w:t xml:space="preserve">III. </w:t>
      </w:r>
      <w:r>
        <w:rPr>
          <w:rFonts w:ascii="Arial" w:eastAsia="Batang" w:hAnsi="Arial" w:cs="Arial"/>
          <w:sz w:val="20"/>
          <w:szCs w:val="20"/>
          <w:lang w:eastAsia="ko-KR"/>
        </w:rPr>
        <w:tab/>
        <w:t>Ponudbeni pogoji:</w:t>
      </w:r>
    </w:p>
    <w:p w14:paraId="433CEC47" w14:textId="77777777" w:rsidR="00F4424D" w:rsidRPr="009E0549" w:rsidRDefault="00F4424D" w:rsidP="00556B7D">
      <w:pPr>
        <w:pStyle w:val="Odstavekseznama"/>
        <w:numPr>
          <w:ilvl w:val="0"/>
          <w:numId w:val="27"/>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5B5B61FF" w:rsidR="00F4424D" w:rsidRPr="009E0549" w:rsidRDefault="00F4424D" w:rsidP="00556B7D">
      <w:pPr>
        <w:pStyle w:val="Odstavekseznama"/>
        <w:numPr>
          <w:ilvl w:val="0"/>
          <w:numId w:val="27"/>
        </w:numPr>
        <w:spacing w:after="0" w:line="240" w:lineRule="auto"/>
        <w:contextualSpacing w:val="0"/>
        <w:jc w:val="both"/>
        <w:rPr>
          <w:rFonts w:ascii="Arial" w:hAnsi="Arial" w:cs="Arial"/>
          <w:sz w:val="20"/>
        </w:rPr>
      </w:pPr>
      <w:r w:rsidRPr="009E0549">
        <w:rPr>
          <w:rFonts w:ascii="Arial" w:hAnsi="Arial" w:cs="Arial"/>
          <w:sz w:val="20"/>
        </w:rPr>
        <w:t xml:space="preserve">Ponudba velja </w:t>
      </w:r>
      <w:r w:rsidR="00777B9C">
        <w:rPr>
          <w:rFonts w:ascii="Arial" w:hAnsi="Arial" w:cs="Arial"/>
          <w:b/>
          <w:sz w:val="20"/>
        </w:rPr>
        <w:t>120</w:t>
      </w:r>
      <w:r w:rsidRPr="009E0549">
        <w:rPr>
          <w:rFonts w:ascii="Arial" w:hAnsi="Arial" w:cs="Arial"/>
          <w:b/>
          <w:sz w:val="20"/>
        </w:rPr>
        <w:t xml:space="preserve"> dni</w:t>
      </w:r>
      <w:r w:rsidRPr="009E0549">
        <w:rPr>
          <w:rFonts w:ascii="Arial" w:hAnsi="Arial" w:cs="Arial"/>
          <w:sz w:val="20"/>
        </w:rPr>
        <w:t xml:space="preserve"> od skrajnega roka za predložitev ponudb.</w:t>
      </w:r>
    </w:p>
    <w:p w14:paraId="687296A8"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lastRenderedPageBreak/>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A48816D" w14:textId="77777777" w:rsidR="009A4FF0" w:rsidRDefault="009A4FF0" w:rsidP="00F40E80">
      <w:pPr>
        <w:spacing w:line="240" w:lineRule="auto"/>
        <w:jc w:val="both"/>
        <w:rPr>
          <w:rFonts w:ascii="Arial" w:hAnsi="Arial" w:cs="Arial"/>
          <w:sz w:val="20"/>
          <w:szCs w:val="20"/>
        </w:rPr>
      </w:pPr>
    </w:p>
    <w:p w14:paraId="19CA2E51"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C5F9BC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AE951DA"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63F6098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3"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324A15">
          <w:footerReference w:type="default" r:id="rId8"/>
          <w:type w:val="continuous"/>
          <w:pgSz w:w="11907" w:h="16839" w:code="9"/>
          <w:pgMar w:top="1418" w:right="1418" w:bottom="1418" w:left="1418" w:header="709" w:footer="312" w:gutter="0"/>
          <w:cols w:space="708"/>
          <w:docGrid w:linePitch="326"/>
        </w:sectPr>
      </w:pPr>
    </w:p>
    <w:bookmarkEnd w:id="3"/>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106705AC" w:rsidR="00B642C9" w:rsidRPr="009E0549" w:rsidRDefault="00B642C9" w:rsidP="007C49F8">
      <w:pPr>
        <w:spacing w:line="240" w:lineRule="auto"/>
        <w:rPr>
          <w:rFonts w:ascii="Arial" w:hAnsi="Arial" w:cs="Arial"/>
          <w:b/>
          <w:sz w:val="20"/>
          <w:szCs w:val="20"/>
        </w:rPr>
      </w:pPr>
      <w:r w:rsidRPr="009E0549">
        <w:rPr>
          <w:rFonts w:ascii="Arial" w:hAnsi="Arial" w:cs="Arial"/>
          <w:b/>
          <w:sz w:val="20"/>
          <w:szCs w:val="20"/>
        </w:rPr>
        <w:t>VZOREC POGODBE</w:t>
      </w:r>
    </w:p>
    <w:p w14:paraId="1090A510" w14:textId="6BE9A017" w:rsidR="00B642C9" w:rsidRPr="009E0549" w:rsidRDefault="00106103" w:rsidP="00F40E80">
      <w:pPr>
        <w:spacing w:line="240" w:lineRule="auto"/>
        <w:rPr>
          <w:rFonts w:ascii="Arial" w:hAnsi="Arial" w:cs="Arial"/>
          <w:b/>
          <w:sz w:val="20"/>
          <w:szCs w:val="20"/>
        </w:rPr>
      </w:pPr>
      <w:r>
        <w:rPr>
          <w:rFonts w:ascii="Arial" w:hAnsi="Arial" w:cs="Arial"/>
          <w:b/>
          <w:noProof/>
          <w:sz w:val="20"/>
          <w:szCs w:val="20"/>
        </w:rPr>
        <w:drawing>
          <wp:inline distT="0" distB="0" distL="0" distR="0" wp14:anchorId="630DB4EB" wp14:editId="190B91EB">
            <wp:extent cx="1762125" cy="280670"/>
            <wp:effectExtent l="0" t="0" r="9525"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81905DF" w14:textId="77777777"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 xml:space="preserve">SŽ – Infrastruktura, d.o.o.  </w:t>
      </w:r>
      <w:r w:rsidRPr="009E0549">
        <w:rPr>
          <w:rFonts w:ascii="Arial" w:hAnsi="Arial" w:cs="Arial"/>
          <w:sz w:val="20"/>
          <w:szCs w:val="20"/>
        </w:rPr>
        <w:t>1506 Ljubljana, Kolodvorska 11</w:t>
      </w:r>
    </w:p>
    <w:p w14:paraId="1302F230" w14:textId="77777777" w:rsidR="00B642C9" w:rsidRPr="009E0549" w:rsidRDefault="00B642C9" w:rsidP="00F40E80">
      <w:pPr>
        <w:spacing w:line="240" w:lineRule="auto"/>
        <w:jc w:val="both"/>
        <w:rPr>
          <w:rFonts w:ascii="Arial" w:hAnsi="Arial" w:cs="Arial"/>
          <w:sz w:val="20"/>
          <w:szCs w:val="20"/>
        </w:rPr>
      </w:pPr>
      <w:r w:rsidRPr="009E0549">
        <w:rPr>
          <w:rFonts w:ascii="Arial" w:hAnsi="Arial" w:cs="Arial"/>
          <w:sz w:val="20"/>
          <w:szCs w:val="20"/>
        </w:rPr>
        <w:t xml:space="preserve">TR št. SI5602923-0259545562 (odprt pri NLB, </w:t>
      </w:r>
      <w:proofErr w:type="spellStart"/>
      <w:r w:rsidRPr="009E0549">
        <w:rPr>
          <w:rFonts w:ascii="Arial" w:hAnsi="Arial" w:cs="Arial"/>
          <w:sz w:val="20"/>
          <w:szCs w:val="20"/>
        </w:rPr>
        <w:t>d.d</w:t>
      </w:r>
      <w:proofErr w:type="spellEnd"/>
      <w:r w:rsidRPr="009E0549">
        <w:rPr>
          <w:rFonts w:ascii="Arial" w:hAnsi="Arial" w:cs="Arial"/>
          <w:sz w:val="20"/>
          <w:szCs w:val="20"/>
        </w:rPr>
        <w:t>.), osnovni kapital 15.828.186,15 EUR, Mat. št.  6017177000, davčni zavezanec, Identifikacijska številka za DDV: SI94995737, ki jo zastopa direktor, Matjaž KRANJC (v nadaljnjem besedilu: NAROČNIK)</w:t>
      </w:r>
    </w:p>
    <w:p w14:paraId="7311DB6C"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in</w:t>
      </w:r>
    </w:p>
    <w:p w14:paraId="0F1BC316"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w:t>
      </w:r>
    </w:p>
    <w:p w14:paraId="3717D86B"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Registrirano pri ……………………………., Osnovni kapital:……………………………….., Registrski vložek………………………….., Identifikacijska številka za DDV: ……………………., ki ga zastopa ………………………….</w:t>
      </w:r>
    </w:p>
    <w:p w14:paraId="28D647E8" w14:textId="77777777" w:rsidR="002A10C4" w:rsidRPr="009E0549" w:rsidRDefault="002A10C4" w:rsidP="000A375C">
      <w:pPr>
        <w:spacing w:line="240" w:lineRule="auto"/>
        <w:jc w:val="both"/>
        <w:rPr>
          <w:rFonts w:ascii="Arial" w:hAnsi="Arial" w:cs="Arial"/>
          <w:b/>
          <w:sz w:val="20"/>
          <w:szCs w:val="20"/>
        </w:rPr>
      </w:pPr>
      <w:r w:rsidRPr="009E0549">
        <w:rPr>
          <w:rFonts w:ascii="Arial" w:hAnsi="Arial" w:cs="Arial"/>
          <w:sz w:val="20"/>
          <w:szCs w:val="20"/>
        </w:rPr>
        <w:t xml:space="preserve">(v nadaljnjem besedilu: IZVAJALEC) </w:t>
      </w:r>
    </w:p>
    <w:p w14:paraId="3F914A40"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sklepata naslednjo</w:t>
      </w:r>
    </w:p>
    <w:p w14:paraId="43DA5137" w14:textId="77777777" w:rsidR="00B642C9" w:rsidRPr="009E0549" w:rsidRDefault="00B642C9" w:rsidP="000A375C">
      <w:pPr>
        <w:spacing w:after="0" w:line="240" w:lineRule="auto"/>
        <w:jc w:val="both"/>
        <w:rPr>
          <w:rFonts w:ascii="Arial" w:hAnsi="Arial" w:cs="Arial"/>
          <w:b/>
          <w:sz w:val="20"/>
          <w:szCs w:val="20"/>
        </w:rPr>
      </w:pPr>
    </w:p>
    <w:p w14:paraId="42DD026D" w14:textId="49DC0C1F"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4" w:name="_Toc513809732"/>
      <w:r w:rsidRPr="002204C1">
        <w:rPr>
          <w:rFonts w:ascii="Arial" w:hAnsi="Arial" w:cs="Arial"/>
          <w:b/>
          <w:color w:val="000000" w:themeColor="text1"/>
          <w:kern w:val="28"/>
          <w:sz w:val="20"/>
          <w:szCs w:val="20"/>
        </w:rPr>
        <w:t>POGODBO NAB št.: ______ /202</w:t>
      </w:r>
      <w:r w:rsidR="00C92DF7">
        <w:rPr>
          <w:rFonts w:ascii="Arial" w:hAnsi="Arial" w:cs="Arial"/>
          <w:b/>
          <w:color w:val="000000" w:themeColor="text1"/>
          <w:kern w:val="28"/>
          <w:sz w:val="20"/>
          <w:szCs w:val="20"/>
        </w:rPr>
        <w:t>4</w:t>
      </w:r>
      <w:r w:rsidRPr="002204C1">
        <w:rPr>
          <w:rFonts w:ascii="Arial" w:hAnsi="Arial" w:cs="Arial"/>
          <w:b/>
          <w:color w:val="000000" w:themeColor="text1"/>
          <w:kern w:val="28"/>
          <w:sz w:val="20"/>
          <w:szCs w:val="20"/>
        </w:rPr>
        <w:t>/</w:t>
      </w:r>
      <w:bookmarkEnd w:id="4"/>
      <w:r w:rsidR="004A5DF9">
        <w:rPr>
          <w:rFonts w:ascii="Arial" w:hAnsi="Arial" w:cs="Arial"/>
          <w:b/>
          <w:color w:val="000000" w:themeColor="text1"/>
          <w:kern w:val="28"/>
          <w:sz w:val="20"/>
          <w:szCs w:val="20"/>
        </w:rPr>
        <w:t>09</w:t>
      </w:r>
    </w:p>
    <w:p w14:paraId="33B2E9BD" w14:textId="2E7231B8" w:rsidR="000A375C"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Izvajalec je bil izbran kot najugodnejši ponudnik na podlagi izvedenega javnega naročila v skladu s 40. členom </w:t>
      </w:r>
      <w:r w:rsidR="00EF545D" w:rsidRPr="002204C1">
        <w:rPr>
          <w:rFonts w:ascii="Arial" w:hAnsi="Arial" w:cs="Arial"/>
          <w:color w:val="000000" w:themeColor="text1"/>
          <w:sz w:val="20"/>
          <w:szCs w:val="20"/>
        </w:rPr>
        <w:t>Zakona o javnem naročanju (Ur. l. RS, št. 91/15, 14/18, 12</w:t>
      </w:r>
      <w:r w:rsidR="00024B57">
        <w:rPr>
          <w:rFonts w:ascii="Arial" w:hAnsi="Arial" w:cs="Arial"/>
          <w:color w:val="000000" w:themeColor="text1"/>
          <w:sz w:val="20"/>
          <w:szCs w:val="20"/>
        </w:rPr>
        <w:t xml:space="preserve">1/21, 10/22, 74/22 – </w:t>
      </w:r>
      <w:proofErr w:type="spellStart"/>
      <w:r w:rsidR="00024B57">
        <w:rPr>
          <w:rFonts w:ascii="Arial" w:hAnsi="Arial" w:cs="Arial"/>
          <w:color w:val="000000" w:themeColor="text1"/>
          <w:sz w:val="20"/>
          <w:szCs w:val="20"/>
        </w:rPr>
        <w:t>odl</w:t>
      </w:r>
      <w:proofErr w:type="spellEnd"/>
      <w:r w:rsidR="00024B57">
        <w:rPr>
          <w:rFonts w:ascii="Arial" w:hAnsi="Arial" w:cs="Arial"/>
          <w:color w:val="000000" w:themeColor="text1"/>
          <w:sz w:val="20"/>
          <w:szCs w:val="20"/>
        </w:rPr>
        <w:t xml:space="preserve">. US, </w:t>
      </w:r>
      <w:r w:rsidR="00EF545D" w:rsidRPr="002204C1">
        <w:rPr>
          <w:rFonts w:ascii="Arial" w:hAnsi="Arial" w:cs="Arial"/>
          <w:color w:val="000000" w:themeColor="text1"/>
          <w:sz w:val="20"/>
          <w:szCs w:val="20"/>
        </w:rPr>
        <w:t>100/22- ZNUZSZS</w:t>
      </w:r>
      <w:r w:rsidR="00024B57">
        <w:rPr>
          <w:rFonts w:ascii="Arial" w:hAnsi="Arial" w:cs="Arial"/>
          <w:color w:val="000000" w:themeColor="text1"/>
          <w:sz w:val="20"/>
          <w:szCs w:val="20"/>
        </w:rPr>
        <w:t xml:space="preserve"> in 28/</w:t>
      </w:r>
      <w:r w:rsidR="00024B57" w:rsidRPr="00214AFC">
        <w:rPr>
          <w:rFonts w:ascii="Arial" w:hAnsi="Arial" w:cs="Arial"/>
          <w:sz w:val="20"/>
          <w:szCs w:val="20"/>
        </w:rPr>
        <w:t>23</w:t>
      </w:r>
      <w:r w:rsidR="001F5643" w:rsidRPr="00214AFC">
        <w:t xml:space="preserve"> </w:t>
      </w:r>
      <w:r w:rsidR="001F5643" w:rsidRPr="00214AFC">
        <w:rPr>
          <w:rFonts w:ascii="Arial" w:hAnsi="Arial" w:cs="Arial"/>
          <w:sz w:val="20"/>
          <w:szCs w:val="20"/>
        </w:rPr>
        <w:t>ter 88/2023 – ZOPNN-F</w:t>
      </w:r>
      <w:r w:rsidR="00EF545D" w:rsidRPr="00214AFC">
        <w:rPr>
          <w:rFonts w:ascii="Arial" w:hAnsi="Arial" w:cs="Arial"/>
          <w:sz w:val="20"/>
          <w:szCs w:val="20"/>
        </w:rPr>
        <w:t xml:space="preserve">; </w:t>
      </w:r>
      <w:r w:rsidRPr="002204C1">
        <w:rPr>
          <w:rFonts w:ascii="Arial" w:hAnsi="Arial" w:cs="Arial"/>
          <w:color w:val="000000" w:themeColor="text1"/>
          <w:sz w:val="20"/>
          <w:szCs w:val="20"/>
        </w:rPr>
        <w:t>ZJN-3</w:t>
      </w:r>
      <w:r w:rsidR="00EF545D" w:rsidRPr="002204C1">
        <w:rPr>
          <w:rFonts w:ascii="Arial" w:hAnsi="Arial" w:cs="Arial"/>
          <w:color w:val="000000" w:themeColor="text1"/>
          <w:sz w:val="20"/>
          <w:szCs w:val="20"/>
        </w:rPr>
        <w:t>)</w:t>
      </w:r>
      <w:r w:rsidRPr="002204C1">
        <w:rPr>
          <w:rFonts w:ascii="Arial" w:hAnsi="Arial" w:cs="Arial"/>
          <w:color w:val="000000" w:themeColor="text1"/>
          <w:sz w:val="20"/>
          <w:szCs w:val="20"/>
        </w:rPr>
        <w:t xml:space="preserve"> </w:t>
      </w:r>
      <w:r w:rsidRPr="00C92DF7">
        <w:rPr>
          <w:rFonts w:ascii="Arial" w:hAnsi="Arial" w:cs="Arial"/>
          <w:b/>
          <w:color w:val="000000" w:themeColor="text1"/>
          <w:sz w:val="20"/>
          <w:szCs w:val="20"/>
        </w:rPr>
        <w:t>»</w:t>
      </w:r>
      <w:r w:rsidR="00C92DF7" w:rsidRPr="00C92DF7">
        <w:rPr>
          <w:rFonts w:ascii="Arial" w:hAnsi="Arial" w:cs="Arial"/>
          <w:b/>
          <w:color w:val="000000" w:themeColor="text1"/>
          <w:sz w:val="20"/>
          <w:szCs w:val="20"/>
        </w:rPr>
        <w:t xml:space="preserve">Vgradnja sider v predorih </w:t>
      </w:r>
      <w:proofErr w:type="spellStart"/>
      <w:r w:rsidR="00C92DF7" w:rsidRPr="00C92DF7">
        <w:rPr>
          <w:rFonts w:ascii="Arial" w:hAnsi="Arial" w:cs="Arial"/>
          <w:b/>
          <w:color w:val="000000" w:themeColor="text1"/>
          <w:sz w:val="20"/>
          <w:szCs w:val="20"/>
        </w:rPr>
        <w:t>Križiški</w:t>
      </w:r>
      <w:proofErr w:type="spellEnd"/>
      <w:r w:rsidR="00C92DF7" w:rsidRPr="00C92DF7">
        <w:rPr>
          <w:rFonts w:ascii="Arial" w:hAnsi="Arial" w:cs="Arial"/>
          <w:b/>
          <w:color w:val="000000" w:themeColor="text1"/>
          <w:sz w:val="20"/>
          <w:szCs w:val="20"/>
        </w:rPr>
        <w:t xml:space="preserve">, </w:t>
      </w:r>
      <w:proofErr w:type="spellStart"/>
      <w:r w:rsidR="00C92DF7" w:rsidRPr="00C92DF7">
        <w:rPr>
          <w:rFonts w:ascii="Arial" w:hAnsi="Arial" w:cs="Arial"/>
          <w:b/>
          <w:color w:val="000000" w:themeColor="text1"/>
          <w:sz w:val="20"/>
          <w:szCs w:val="20"/>
        </w:rPr>
        <w:t>Jurgovec</w:t>
      </w:r>
      <w:proofErr w:type="spellEnd"/>
      <w:r w:rsidR="00C92DF7" w:rsidRPr="00C92DF7">
        <w:rPr>
          <w:rFonts w:ascii="Arial" w:hAnsi="Arial" w:cs="Arial"/>
          <w:b/>
          <w:color w:val="000000" w:themeColor="text1"/>
          <w:sz w:val="20"/>
          <w:szCs w:val="20"/>
        </w:rPr>
        <w:t xml:space="preserve"> in Ležeški na progi št. 50 Ljubljana – Sežana – </w:t>
      </w:r>
      <w:proofErr w:type="spellStart"/>
      <w:r w:rsidR="00C92DF7" w:rsidRPr="00C92DF7">
        <w:rPr>
          <w:rFonts w:ascii="Arial" w:hAnsi="Arial" w:cs="Arial"/>
          <w:b/>
          <w:color w:val="000000" w:themeColor="text1"/>
          <w:sz w:val="20"/>
          <w:szCs w:val="20"/>
        </w:rPr>
        <w:t>d.m</w:t>
      </w:r>
      <w:proofErr w:type="spellEnd"/>
      <w:r w:rsidR="00C92DF7" w:rsidRPr="00C92DF7">
        <w:rPr>
          <w:rFonts w:ascii="Arial" w:hAnsi="Arial" w:cs="Arial"/>
          <w:b/>
          <w:color w:val="000000" w:themeColor="text1"/>
          <w:sz w:val="20"/>
          <w:szCs w:val="20"/>
        </w:rPr>
        <w:t>.</w:t>
      </w:r>
      <w:r w:rsidRPr="00C92DF7">
        <w:rPr>
          <w:rFonts w:ascii="Arial" w:hAnsi="Arial" w:cs="Arial"/>
          <w:b/>
          <w:color w:val="000000" w:themeColor="text1"/>
          <w:sz w:val="20"/>
          <w:szCs w:val="20"/>
        </w:rPr>
        <w:t>«</w:t>
      </w:r>
      <w:r w:rsidRPr="002204C1">
        <w:rPr>
          <w:rFonts w:ascii="Arial" w:hAnsi="Arial" w:cs="Arial"/>
          <w:color w:val="000000" w:themeColor="text1"/>
          <w:sz w:val="20"/>
          <w:szCs w:val="20"/>
        </w:rPr>
        <w:t xml:space="preserve">, objavljenega na Portalu javnih naročil, št. objave ………….. z dne ………... ter na portalu TED (Tender </w:t>
      </w:r>
      <w:proofErr w:type="spellStart"/>
      <w:r w:rsidRPr="002204C1">
        <w:rPr>
          <w:rFonts w:ascii="Arial" w:hAnsi="Arial" w:cs="Arial"/>
          <w:color w:val="000000" w:themeColor="text1"/>
          <w:sz w:val="20"/>
          <w:szCs w:val="20"/>
        </w:rPr>
        <w:t>Electronic</w:t>
      </w:r>
      <w:proofErr w:type="spellEnd"/>
      <w:r w:rsidRPr="002204C1">
        <w:rPr>
          <w:rFonts w:ascii="Arial" w:hAnsi="Arial" w:cs="Arial"/>
          <w:color w:val="000000" w:themeColor="text1"/>
          <w:sz w:val="20"/>
          <w:szCs w:val="20"/>
        </w:rPr>
        <w:t xml:space="preserve"> </w:t>
      </w:r>
      <w:proofErr w:type="spellStart"/>
      <w:r w:rsidRPr="002204C1">
        <w:rPr>
          <w:rFonts w:ascii="Arial" w:hAnsi="Arial" w:cs="Arial"/>
          <w:color w:val="000000" w:themeColor="text1"/>
          <w:sz w:val="20"/>
          <w:szCs w:val="20"/>
        </w:rPr>
        <w:t>Daily</w:t>
      </w:r>
      <w:proofErr w:type="spellEnd"/>
      <w:r w:rsidRPr="002204C1">
        <w:rPr>
          <w:rFonts w:ascii="Arial" w:hAnsi="Arial" w:cs="Arial"/>
          <w:color w:val="000000" w:themeColor="text1"/>
          <w:sz w:val="20"/>
          <w:szCs w:val="20"/>
        </w:rPr>
        <w:t>) pod oznako ………………….. z dne ……………...</w:t>
      </w:r>
    </w:p>
    <w:p w14:paraId="71BDBED7"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p>
    <w:p w14:paraId="174F2D60"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070198E5" w14:textId="5B1C2F6D" w:rsidR="00F468D8"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S to pogodbo se</w:t>
      </w:r>
      <w:r w:rsidR="00024B57">
        <w:rPr>
          <w:rFonts w:ascii="Arial" w:hAnsi="Arial" w:cs="Arial"/>
          <w:color w:val="000000" w:themeColor="text1"/>
          <w:sz w:val="20"/>
          <w:szCs w:val="20"/>
        </w:rPr>
        <w:t xml:space="preserve"> pogodbeni stranki dogovorita o </w:t>
      </w:r>
      <w:r w:rsidR="00594C35">
        <w:rPr>
          <w:rFonts w:ascii="Arial" w:hAnsi="Arial" w:cs="Arial"/>
          <w:color w:val="000000" w:themeColor="text1"/>
          <w:sz w:val="20"/>
          <w:szCs w:val="20"/>
        </w:rPr>
        <w:t xml:space="preserve">vgradnji sider v predorih </w:t>
      </w:r>
      <w:proofErr w:type="spellStart"/>
      <w:r w:rsidR="00594C35">
        <w:rPr>
          <w:rFonts w:ascii="Arial" w:hAnsi="Arial" w:cs="Arial"/>
          <w:color w:val="000000" w:themeColor="text1"/>
          <w:sz w:val="20"/>
          <w:szCs w:val="20"/>
        </w:rPr>
        <w:t>Križiški</w:t>
      </w:r>
      <w:proofErr w:type="spellEnd"/>
      <w:r w:rsidR="00594C35">
        <w:rPr>
          <w:rFonts w:ascii="Arial" w:hAnsi="Arial" w:cs="Arial"/>
          <w:color w:val="000000" w:themeColor="text1"/>
          <w:sz w:val="20"/>
          <w:szCs w:val="20"/>
        </w:rPr>
        <w:t xml:space="preserve">, </w:t>
      </w:r>
      <w:proofErr w:type="spellStart"/>
      <w:r w:rsidR="00594C35">
        <w:rPr>
          <w:rFonts w:ascii="Arial" w:hAnsi="Arial" w:cs="Arial"/>
          <w:color w:val="000000" w:themeColor="text1"/>
          <w:sz w:val="20"/>
          <w:szCs w:val="20"/>
        </w:rPr>
        <w:t>Jurgovec</w:t>
      </w:r>
      <w:proofErr w:type="spellEnd"/>
      <w:r w:rsidR="00594C35">
        <w:rPr>
          <w:rFonts w:ascii="Arial" w:hAnsi="Arial" w:cs="Arial"/>
          <w:color w:val="000000" w:themeColor="text1"/>
          <w:sz w:val="20"/>
          <w:szCs w:val="20"/>
        </w:rPr>
        <w:t xml:space="preserve"> in Ležeški na progi št. 50 Ljubljana – Sežana – </w:t>
      </w:r>
      <w:proofErr w:type="spellStart"/>
      <w:r w:rsidR="00594C35">
        <w:rPr>
          <w:rFonts w:ascii="Arial" w:hAnsi="Arial" w:cs="Arial"/>
          <w:color w:val="000000" w:themeColor="text1"/>
          <w:sz w:val="20"/>
          <w:szCs w:val="20"/>
        </w:rPr>
        <w:t>d.m</w:t>
      </w:r>
      <w:proofErr w:type="spellEnd"/>
      <w:r w:rsidR="00594C35">
        <w:rPr>
          <w:rFonts w:ascii="Arial" w:hAnsi="Arial" w:cs="Arial"/>
          <w:color w:val="000000" w:themeColor="text1"/>
          <w:sz w:val="20"/>
          <w:szCs w:val="20"/>
        </w:rPr>
        <w:t xml:space="preserve">. </w:t>
      </w:r>
      <w:r w:rsidRPr="002204C1">
        <w:rPr>
          <w:rFonts w:ascii="Arial" w:hAnsi="Arial" w:cs="Arial"/>
          <w:color w:val="000000" w:themeColor="text1"/>
          <w:sz w:val="20"/>
          <w:szCs w:val="20"/>
        </w:rPr>
        <w:t>na podlagi ponudbe št. ……………. z dne……………</w:t>
      </w:r>
      <w:r w:rsidR="00881D2F" w:rsidRPr="002204C1">
        <w:rPr>
          <w:rFonts w:ascii="Arial" w:hAnsi="Arial" w:cs="Arial"/>
          <w:color w:val="000000" w:themeColor="text1"/>
          <w:sz w:val="20"/>
          <w:szCs w:val="20"/>
        </w:rPr>
        <w:t xml:space="preserve"> </w:t>
      </w:r>
      <w:r w:rsidR="00F468D8" w:rsidRPr="002204C1">
        <w:rPr>
          <w:rFonts w:ascii="Arial" w:hAnsi="Arial" w:cs="Arial"/>
          <w:color w:val="000000" w:themeColor="text1"/>
          <w:sz w:val="20"/>
          <w:szCs w:val="20"/>
        </w:rPr>
        <w:t xml:space="preserve">(Priloga 1) </w:t>
      </w:r>
      <w:r w:rsidR="00881D2F" w:rsidRPr="002204C1">
        <w:rPr>
          <w:rFonts w:ascii="Arial" w:hAnsi="Arial" w:cs="Arial"/>
          <w:color w:val="000000" w:themeColor="text1"/>
          <w:sz w:val="20"/>
          <w:szCs w:val="20"/>
        </w:rPr>
        <w:t xml:space="preserve">ter </w:t>
      </w:r>
      <w:r w:rsidR="00881D2F" w:rsidRPr="00E91DEE">
        <w:rPr>
          <w:rFonts w:ascii="Arial" w:hAnsi="Arial" w:cs="Arial"/>
          <w:sz w:val="20"/>
          <w:szCs w:val="20"/>
        </w:rPr>
        <w:t>tehnične dokumentacije</w:t>
      </w:r>
      <w:r w:rsidR="00F468D8" w:rsidRPr="002204C1">
        <w:rPr>
          <w:rFonts w:ascii="Arial" w:hAnsi="Arial" w:cs="Arial"/>
          <w:color w:val="000000" w:themeColor="text1"/>
          <w:sz w:val="20"/>
          <w:szCs w:val="20"/>
        </w:rPr>
        <w:t xml:space="preserve">, navedene v Prilogi 2: </w:t>
      </w:r>
      <w:r w:rsidR="008D602F">
        <w:rPr>
          <w:rFonts w:ascii="Arial" w:hAnsi="Arial" w:cs="Arial"/>
          <w:sz w:val="20"/>
          <w:szCs w:val="20"/>
        </w:rPr>
        <w:t>Razpisni obrazec 14</w:t>
      </w:r>
      <w:r w:rsidR="00F468D8" w:rsidRPr="00024B57">
        <w:rPr>
          <w:rFonts w:ascii="Arial" w:hAnsi="Arial" w:cs="Arial"/>
          <w:sz w:val="20"/>
          <w:szCs w:val="20"/>
        </w:rPr>
        <w:t xml:space="preserve"> </w:t>
      </w:r>
      <w:r w:rsidR="00F468D8" w:rsidRPr="002204C1">
        <w:rPr>
          <w:rFonts w:ascii="Arial" w:hAnsi="Arial" w:cs="Arial"/>
          <w:color w:val="000000" w:themeColor="text1"/>
          <w:sz w:val="20"/>
          <w:szCs w:val="20"/>
        </w:rPr>
        <w:t>- Tehnične zahteve</w:t>
      </w:r>
      <w:r w:rsidRPr="002204C1">
        <w:rPr>
          <w:rFonts w:ascii="Arial" w:hAnsi="Arial" w:cs="Arial"/>
          <w:color w:val="000000" w:themeColor="text1"/>
          <w:sz w:val="20"/>
          <w:szCs w:val="20"/>
        </w:rPr>
        <w:t xml:space="preserve">, ki </w:t>
      </w:r>
      <w:r w:rsidR="00F468D8" w:rsidRPr="002204C1">
        <w:rPr>
          <w:rFonts w:ascii="Arial" w:hAnsi="Arial" w:cs="Arial"/>
          <w:color w:val="000000" w:themeColor="text1"/>
          <w:sz w:val="20"/>
          <w:szCs w:val="20"/>
        </w:rPr>
        <w:t>sta</w:t>
      </w:r>
      <w:r w:rsidRPr="002204C1">
        <w:rPr>
          <w:rFonts w:ascii="Arial" w:hAnsi="Arial" w:cs="Arial"/>
          <w:color w:val="000000" w:themeColor="text1"/>
          <w:sz w:val="20"/>
          <w:szCs w:val="20"/>
        </w:rPr>
        <w:t xml:space="preserve"> sestavni del pogodbe, s katero je skladna tudi kakovost, količina in pogodbena cena</w:t>
      </w:r>
      <w:r w:rsidR="00F468D8" w:rsidRPr="002204C1">
        <w:rPr>
          <w:rFonts w:ascii="Arial" w:hAnsi="Arial" w:cs="Arial"/>
          <w:color w:val="000000" w:themeColor="text1"/>
          <w:sz w:val="20"/>
          <w:szCs w:val="20"/>
        </w:rPr>
        <w:t>.</w:t>
      </w:r>
    </w:p>
    <w:p w14:paraId="484FEDF6" w14:textId="10D02887" w:rsidR="000A375C" w:rsidRPr="002204C1" w:rsidRDefault="000A375C" w:rsidP="000A375C">
      <w:pPr>
        <w:tabs>
          <w:tab w:val="left" w:pos="0"/>
          <w:tab w:val="left" w:pos="1247"/>
        </w:tabs>
        <w:spacing w:line="240" w:lineRule="auto"/>
        <w:ind w:right="22"/>
        <w:rPr>
          <w:rFonts w:ascii="Arial" w:hAnsi="Arial" w:cs="Arial"/>
          <w:color w:val="000000" w:themeColor="text1"/>
          <w:sz w:val="20"/>
          <w:szCs w:val="20"/>
        </w:rPr>
      </w:pPr>
    </w:p>
    <w:p w14:paraId="3D68C26B" w14:textId="5C3507A7" w:rsidR="000A375C" w:rsidRPr="002204C1" w:rsidRDefault="000A375C" w:rsidP="000A375C">
      <w:pPr>
        <w:spacing w:line="240" w:lineRule="auto"/>
        <w:rPr>
          <w:rFonts w:ascii="Arial" w:hAnsi="Arial" w:cs="Arial"/>
          <w:b/>
          <w:color w:val="000000" w:themeColor="text1"/>
          <w:sz w:val="20"/>
          <w:szCs w:val="20"/>
        </w:rPr>
      </w:pPr>
      <w:r w:rsidRPr="002204C1">
        <w:rPr>
          <w:rFonts w:ascii="Arial" w:hAnsi="Arial" w:cs="Arial"/>
          <w:b/>
          <w:color w:val="000000" w:themeColor="text1"/>
          <w:sz w:val="20"/>
          <w:szCs w:val="20"/>
        </w:rPr>
        <w:t>II. CENA IN ROK</w:t>
      </w:r>
      <w:r w:rsidR="00861DF5" w:rsidRPr="002204C1">
        <w:rPr>
          <w:rFonts w:ascii="Arial" w:hAnsi="Arial" w:cs="Arial"/>
          <w:b/>
          <w:color w:val="000000" w:themeColor="text1"/>
          <w:sz w:val="20"/>
          <w:szCs w:val="20"/>
        </w:rPr>
        <w:t xml:space="preserve"> IZVEDBE</w:t>
      </w:r>
    </w:p>
    <w:p w14:paraId="76F76AB8" w14:textId="77777777" w:rsidR="000A375C" w:rsidRPr="009E0549" w:rsidRDefault="000A375C" w:rsidP="000A375C">
      <w:pPr>
        <w:spacing w:line="240" w:lineRule="auto"/>
        <w:jc w:val="center"/>
        <w:rPr>
          <w:rFonts w:ascii="Arial" w:hAnsi="Arial" w:cs="Arial"/>
          <w:b/>
          <w:sz w:val="20"/>
          <w:szCs w:val="20"/>
        </w:rPr>
      </w:pPr>
      <w:r w:rsidRPr="009E0549">
        <w:rPr>
          <w:rFonts w:ascii="Arial" w:hAnsi="Arial" w:cs="Arial"/>
          <w:b/>
          <w:sz w:val="20"/>
          <w:szCs w:val="20"/>
        </w:rPr>
        <w:t>2. člen</w:t>
      </w:r>
    </w:p>
    <w:p w14:paraId="0CC60B9C" w14:textId="77777777" w:rsidR="000A375C" w:rsidRPr="009E0549" w:rsidRDefault="000A375C" w:rsidP="000A375C">
      <w:pPr>
        <w:tabs>
          <w:tab w:val="left" w:pos="0"/>
        </w:tabs>
        <w:spacing w:line="240" w:lineRule="auto"/>
        <w:ind w:right="22"/>
        <w:rPr>
          <w:rFonts w:ascii="Arial" w:hAnsi="Arial" w:cs="Arial"/>
          <w:sz w:val="20"/>
          <w:szCs w:val="20"/>
        </w:rPr>
      </w:pPr>
      <w:r w:rsidRPr="009E0549">
        <w:rPr>
          <w:rFonts w:ascii="Arial" w:hAnsi="Arial" w:cs="Arial"/>
          <w:sz w:val="20"/>
          <w:szCs w:val="20"/>
        </w:rPr>
        <w:t>Vsebina in obseg storitve sta podana v potrjeni ponudbi št. ……………… z dne ……….., ki je sestavni del te pogodbe (Priloga 1 ).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517742" w:rsidRPr="009E0549" w14:paraId="0FB085DE" w14:textId="77777777" w:rsidTr="007C0288">
        <w:tc>
          <w:tcPr>
            <w:tcW w:w="7083" w:type="dxa"/>
            <w:gridSpan w:val="2"/>
            <w:vAlign w:val="center"/>
          </w:tcPr>
          <w:p w14:paraId="4825A134"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2268" w:type="dxa"/>
            <w:vAlign w:val="center"/>
          </w:tcPr>
          <w:p w14:paraId="66A62A45"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517742" w:rsidRPr="009E0549" w14:paraId="0B926577" w14:textId="77777777" w:rsidTr="007C0288">
        <w:trPr>
          <w:trHeight w:val="454"/>
        </w:trPr>
        <w:tc>
          <w:tcPr>
            <w:tcW w:w="7083" w:type="dxa"/>
            <w:gridSpan w:val="2"/>
            <w:vAlign w:val="center"/>
          </w:tcPr>
          <w:p w14:paraId="2AE2B35F" w14:textId="394AF873" w:rsidR="00517742" w:rsidRPr="009E0549" w:rsidRDefault="001E0395" w:rsidP="000A375C">
            <w:pPr>
              <w:autoSpaceDE w:val="0"/>
              <w:autoSpaceDN w:val="0"/>
              <w:adjustRightInd w:val="0"/>
              <w:spacing w:after="0" w:line="240" w:lineRule="auto"/>
              <w:jc w:val="both"/>
              <w:rPr>
                <w:rFonts w:ascii="Arial" w:hAnsi="Arial" w:cs="Arial"/>
                <w:bCs/>
                <w:iCs/>
                <w:color w:val="000000" w:themeColor="text1"/>
                <w:sz w:val="20"/>
                <w:szCs w:val="20"/>
              </w:rPr>
            </w:pPr>
            <w:r w:rsidRPr="001E0395">
              <w:rPr>
                <w:rFonts w:ascii="Arial" w:hAnsi="Arial" w:cs="Arial"/>
                <w:bCs/>
                <w:iCs/>
                <w:color w:val="000000" w:themeColor="text1"/>
                <w:sz w:val="20"/>
                <w:szCs w:val="20"/>
              </w:rPr>
              <w:t xml:space="preserve">Vgradnja sider v predorih </w:t>
            </w:r>
            <w:proofErr w:type="spellStart"/>
            <w:r w:rsidRPr="001E0395">
              <w:rPr>
                <w:rFonts w:ascii="Arial" w:hAnsi="Arial" w:cs="Arial"/>
                <w:bCs/>
                <w:iCs/>
                <w:color w:val="000000" w:themeColor="text1"/>
                <w:sz w:val="20"/>
                <w:szCs w:val="20"/>
              </w:rPr>
              <w:t>Križiški</w:t>
            </w:r>
            <w:proofErr w:type="spellEnd"/>
            <w:r w:rsidRPr="001E0395">
              <w:rPr>
                <w:rFonts w:ascii="Arial" w:hAnsi="Arial" w:cs="Arial"/>
                <w:bCs/>
                <w:iCs/>
                <w:color w:val="000000" w:themeColor="text1"/>
                <w:sz w:val="20"/>
                <w:szCs w:val="20"/>
              </w:rPr>
              <w:t xml:space="preserve">, </w:t>
            </w:r>
            <w:proofErr w:type="spellStart"/>
            <w:r w:rsidRPr="001E0395">
              <w:rPr>
                <w:rFonts w:ascii="Arial" w:hAnsi="Arial" w:cs="Arial"/>
                <w:bCs/>
                <w:iCs/>
                <w:color w:val="000000" w:themeColor="text1"/>
                <w:sz w:val="20"/>
                <w:szCs w:val="20"/>
              </w:rPr>
              <w:t>Jurgovec</w:t>
            </w:r>
            <w:proofErr w:type="spellEnd"/>
            <w:r w:rsidRPr="001E0395">
              <w:rPr>
                <w:rFonts w:ascii="Arial" w:hAnsi="Arial" w:cs="Arial"/>
                <w:bCs/>
                <w:iCs/>
                <w:color w:val="000000" w:themeColor="text1"/>
                <w:sz w:val="20"/>
                <w:szCs w:val="20"/>
              </w:rPr>
              <w:t xml:space="preserve"> in Ležeški na progi št. 50 Ljubljana – Sežana – </w:t>
            </w:r>
            <w:proofErr w:type="spellStart"/>
            <w:r w:rsidRPr="001E0395">
              <w:rPr>
                <w:rFonts w:ascii="Arial" w:hAnsi="Arial" w:cs="Arial"/>
                <w:bCs/>
                <w:iCs/>
                <w:color w:val="000000" w:themeColor="text1"/>
                <w:sz w:val="20"/>
                <w:szCs w:val="20"/>
              </w:rPr>
              <w:t>d.m</w:t>
            </w:r>
            <w:proofErr w:type="spellEnd"/>
            <w:r w:rsidRPr="001E0395">
              <w:rPr>
                <w:rFonts w:ascii="Arial" w:hAnsi="Arial" w:cs="Arial"/>
                <w:bCs/>
                <w:iCs/>
                <w:color w:val="000000" w:themeColor="text1"/>
                <w:sz w:val="20"/>
                <w:szCs w:val="20"/>
              </w:rPr>
              <w:t>.«</w:t>
            </w:r>
          </w:p>
        </w:tc>
        <w:tc>
          <w:tcPr>
            <w:tcW w:w="2268" w:type="dxa"/>
          </w:tcPr>
          <w:p w14:paraId="5607FD6F" w14:textId="77777777" w:rsidR="00517742" w:rsidRPr="009E0549" w:rsidRDefault="00517742"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4B3B7999" w14:textId="77777777" w:rsidTr="007C0288">
        <w:trPr>
          <w:trHeight w:val="448"/>
        </w:trPr>
        <w:tc>
          <w:tcPr>
            <w:tcW w:w="4815" w:type="dxa"/>
            <w:tcBorders>
              <w:top w:val="nil"/>
              <w:left w:val="nil"/>
              <w:bottom w:val="nil"/>
              <w:right w:val="nil"/>
            </w:tcBorders>
          </w:tcPr>
          <w:p w14:paraId="306D1C4A"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64E31DC5" w14:textId="58CBB4B4" w:rsidR="000A375C" w:rsidRPr="009E0549" w:rsidRDefault="000A375C" w:rsidP="000A375C">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r w:rsidR="00024B57">
              <w:rPr>
                <w:rFonts w:ascii="Arial" w:hAnsi="Arial" w:cs="Arial"/>
                <w:sz w:val="20"/>
                <w:szCs w:val="20"/>
              </w:rPr>
              <w:t>:</w:t>
            </w:r>
          </w:p>
        </w:tc>
        <w:tc>
          <w:tcPr>
            <w:tcW w:w="2268" w:type="dxa"/>
          </w:tcPr>
          <w:p w14:paraId="77F9F511"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556AEBE0" w14:textId="77777777" w:rsidTr="007C0288">
        <w:trPr>
          <w:trHeight w:val="483"/>
        </w:trPr>
        <w:tc>
          <w:tcPr>
            <w:tcW w:w="4815" w:type="dxa"/>
            <w:tcBorders>
              <w:top w:val="nil"/>
              <w:left w:val="nil"/>
              <w:bottom w:val="nil"/>
              <w:right w:val="nil"/>
            </w:tcBorders>
          </w:tcPr>
          <w:p w14:paraId="43B4B621"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06BBD7C6"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6F517ADA" w14:textId="19E04EA6"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z DDV</w:t>
            </w:r>
            <w:r w:rsidR="00024B57">
              <w:rPr>
                <w:rFonts w:ascii="Arial" w:hAnsi="Arial" w:cs="Arial"/>
                <w:b/>
                <w:sz w:val="20"/>
                <w:szCs w:val="20"/>
              </w:rPr>
              <w:t>:</w:t>
            </w:r>
          </w:p>
        </w:tc>
        <w:tc>
          <w:tcPr>
            <w:tcW w:w="2268" w:type="dxa"/>
          </w:tcPr>
          <w:p w14:paraId="23E2F8AE"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bl>
    <w:p w14:paraId="481A79BF" w14:textId="77777777" w:rsidR="00B54B61" w:rsidRDefault="00B54B61" w:rsidP="000A375C">
      <w:pPr>
        <w:autoSpaceDE w:val="0"/>
        <w:autoSpaceDN w:val="0"/>
        <w:adjustRightInd w:val="0"/>
        <w:spacing w:after="0" w:line="240" w:lineRule="auto"/>
        <w:jc w:val="both"/>
        <w:rPr>
          <w:rFonts w:ascii="Arial" w:hAnsi="Arial" w:cs="Arial"/>
          <w:color w:val="000000" w:themeColor="text1"/>
          <w:sz w:val="20"/>
          <w:szCs w:val="20"/>
        </w:rPr>
      </w:pPr>
    </w:p>
    <w:p w14:paraId="4235D5C6" w14:textId="1A5AB70F" w:rsidR="000A375C" w:rsidRPr="00B32A00"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Cena v ponudbenem predračunu (Priloga 1) je do izpolnitve vseh pogodbenih obveznosti fiksna in </w:t>
      </w:r>
      <w:r w:rsidR="00B54B61">
        <w:rPr>
          <w:rFonts w:ascii="Arial" w:hAnsi="Arial" w:cs="Arial"/>
          <w:color w:val="000000"/>
          <w:sz w:val="20"/>
          <w:szCs w:val="20"/>
        </w:rPr>
        <w:t>nespremenljiva</w:t>
      </w:r>
      <w:r w:rsidR="00B54B61" w:rsidRPr="00B32A00">
        <w:rPr>
          <w:rFonts w:ascii="Arial" w:hAnsi="Arial" w:cs="Arial"/>
          <w:sz w:val="20"/>
          <w:szCs w:val="20"/>
        </w:rPr>
        <w:t xml:space="preserve">, obračun po dejanskih količinah. </w:t>
      </w:r>
      <w:r w:rsidRPr="00B32A00">
        <w:rPr>
          <w:rFonts w:ascii="Arial" w:hAnsi="Arial" w:cs="Arial"/>
          <w:sz w:val="20"/>
          <w:szCs w:val="20"/>
        </w:rPr>
        <w:t xml:space="preserve">V ceni so zajeti vsi stroški, ki bodo nastali z izvedbo predmetnega naročila. </w:t>
      </w:r>
      <w:r w:rsidR="00B54B61" w:rsidRPr="00B32A00">
        <w:rPr>
          <w:rFonts w:ascii="Arial" w:hAnsi="Arial" w:cs="Arial"/>
          <w:sz w:val="20"/>
          <w:szCs w:val="20"/>
        </w:rPr>
        <w:t>Podražitve so vključene v pogodbeno ceno.</w:t>
      </w:r>
    </w:p>
    <w:p w14:paraId="42F2F178" w14:textId="77777777" w:rsidR="00E86C68" w:rsidRPr="00B32A00" w:rsidRDefault="00E86C68" w:rsidP="000A375C">
      <w:pPr>
        <w:spacing w:after="0" w:line="240" w:lineRule="auto"/>
        <w:jc w:val="both"/>
        <w:rPr>
          <w:rFonts w:ascii="Arial" w:hAnsi="Arial" w:cs="Arial"/>
          <w:sz w:val="20"/>
          <w:szCs w:val="20"/>
        </w:rPr>
      </w:pPr>
    </w:p>
    <w:p w14:paraId="34BEE8E1" w14:textId="77777777" w:rsidR="001E0D69" w:rsidRDefault="001E0D69" w:rsidP="000A375C">
      <w:pPr>
        <w:spacing w:after="0" w:line="240" w:lineRule="auto"/>
        <w:jc w:val="both"/>
        <w:rPr>
          <w:rFonts w:ascii="Arial" w:hAnsi="Arial" w:cs="Arial"/>
          <w:color w:val="000000" w:themeColor="text1"/>
          <w:sz w:val="20"/>
          <w:szCs w:val="20"/>
        </w:rPr>
      </w:pPr>
    </w:p>
    <w:p w14:paraId="6DB7D28E" w14:textId="2F4CEA22" w:rsidR="000A375C" w:rsidRPr="009E0549" w:rsidRDefault="00BD67B3" w:rsidP="000A375C">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lastRenderedPageBreak/>
        <w:t>Lokacije izvedbe</w:t>
      </w:r>
      <w:r w:rsidR="000A375C" w:rsidRPr="009E0549">
        <w:rPr>
          <w:rFonts w:ascii="Arial" w:hAnsi="Arial" w:cs="Arial"/>
          <w:color w:val="000000" w:themeColor="text1"/>
          <w:sz w:val="20"/>
          <w:szCs w:val="20"/>
        </w:rPr>
        <w:t>:</w:t>
      </w:r>
    </w:p>
    <w:p w14:paraId="25ED8DEF" w14:textId="4438A999" w:rsidR="00E86C68" w:rsidRPr="00F63C9F" w:rsidRDefault="002E5FA4" w:rsidP="00E86C68">
      <w:pPr>
        <w:pStyle w:val="Odstavekseznama"/>
        <w:numPr>
          <w:ilvl w:val="0"/>
          <w:numId w:val="5"/>
        </w:numPr>
        <w:spacing w:after="0" w:line="240" w:lineRule="auto"/>
        <w:rPr>
          <w:rFonts w:ascii="Arial" w:hAnsi="Arial" w:cs="Arial"/>
          <w:color w:val="000000" w:themeColor="text1"/>
          <w:sz w:val="20"/>
          <w:szCs w:val="20"/>
        </w:rPr>
      </w:pPr>
      <w:r>
        <w:rPr>
          <w:rFonts w:ascii="Arial" w:hAnsi="Arial" w:cs="Arial"/>
          <w:color w:val="000000" w:themeColor="text1"/>
          <w:sz w:val="20"/>
        </w:rPr>
        <w:t>Predori</w:t>
      </w:r>
      <w:r w:rsidRPr="002E5FA4">
        <w:t xml:space="preserve"> </w:t>
      </w:r>
      <w:proofErr w:type="spellStart"/>
      <w:r w:rsidRPr="002E5FA4">
        <w:rPr>
          <w:rFonts w:ascii="Arial" w:hAnsi="Arial" w:cs="Arial"/>
          <w:color w:val="000000" w:themeColor="text1"/>
          <w:sz w:val="20"/>
        </w:rPr>
        <w:t>Križiški</w:t>
      </w:r>
      <w:proofErr w:type="spellEnd"/>
      <w:r w:rsidRPr="002E5FA4">
        <w:rPr>
          <w:rFonts w:ascii="Arial" w:hAnsi="Arial" w:cs="Arial"/>
          <w:color w:val="000000" w:themeColor="text1"/>
          <w:sz w:val="20"/>
        </w:rPr>
        <w:t xml:space="preserve">, </w:t>
      </w:r>
      <w:proofErr w:type="spellStart"/>
      <w:r w:rsidRPr="002E5FA4">
        <w:rPr>
          <w:rFonts w:ascii="Arial" w:hAnsi="Arial" w:cs="Arial"/>
          <w:color w:val="000000" w:themeColor="text1"/>
          <w:sz w:val="20"/>
        </w:rPr>
        <w:t>Jurgovec</w:t>
      </w:r>
      <w:proofErr w:type="spellEnd"/>
      <w:r w:rsidRPr="002E5FA4">
        <w:rPr>
          <w:rFonts w:ascii="Arial" w:hAnsi="Arial" w:cs="Arial"/>
          <w:color w:val="000000" w:themeColor="text1"/>
          <w:sz w:val="20"/>
        </w:rPr>
        <w:t xml:space="preserve"> in Ležeški na progi št. 50 Ljubljana – Sežana – </w:t>
      </w:r>
      <w:proofErr w:type="spellStart"/>
      <w:r w:rsidRPr="002E5FA4">
        <w:rPr>
          <w:rFonts w:ascii="Arial" w:hAnsi="Arial" w:cs="Arial"/>
          <w:color w:val="000000" w:themeColor="text1"/>
          <w:sz w:val="20"/>
        </w:rPr>
        <w:t>d.m</w:t>
      </w:r>
      <w:proofErr w:type="spellEnd"/>
      <w:r w:rsidRPr="002E5FA4">
        <w:rPr>
          <w:rFonts w:ascii="Arial" w:hAnsi="Arial" w:cs="Arial"/>
          <w:color w:val="000000" w:themeColor="text1"/>
          <w:sz w:val="20"/>
        </w:rPr>
        <w:t>.«</w:t>
      </w:r>
      <w:r w:rsidR="00F63C9F">
        <w:rPr>
          <w:rFonts w:ascii="Arial" w:hAnsi="Arial" w:cs="Arial"/>
          <w:color w:val="000000" w:themeColor="text1"/>
          <w:sz w:val="20"/>
        </w:rPr>
        <w:t>.</w:t>
      </w:r>
    </w:p>
    <w:p w14:paraId="75FCB33A" w14:textId="77777777" w:rsidR="004954C6" w:rsidRPr="009E0549" w:rsidRDefault="004954C6" w:rsidP="000A375C">
      <w:pPr>
        <w:tabs>
          <w:tab w:val="left" w:pos="2358"/>
        </w:tabs>
        <w:spacing w:after="0" w:line="240" w:lineRule="auto"/>
        <w:rPr>
          <w:rFonts w:ascii="Arial" w:hAnsi="Arial" w:cs="Arial"/>
          <w:b/>
          <w:sz w:val="20"/>
          <w:szCs w:val="20"/>
        </w:rPr>
      </w:pPr>
    </w:p>
    <w:p w14:paraId="66CF8669"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3. člen</w:t>
      </w:r>
    </w:p>
    <w:p w14:paraId="4B54948E" w14:textId="77777777" w:rsidR="00024B57" w:rsidRPr="00C9235D" w:rsidRDefault="00E86C68" w:rsidP="00024B57">
      <w:pPr>
        <w:tabs>
          <w:tab w:val="left" w:pos="851"/>
        </w:tabs>
        <w:spacing w:line="240" w:lineRule="auto"/>
        <w:jc w:val="both"/>
        <w:rPr>
          <w:rFonts w:ascii="Arial" w:hAnsi="Arial" w:cs="Arial"/>
          <w:b/>
          <w:noProof/>
          <w:sz w:val="20"/>
          <w:szCs w:val="20"/>
        </w:rPr>
      </w:pPr>
      <w:r w:rsidRPr="00C9235D">
        <w:rPr>
          <w:rFonts w:ascii="Arial" w:hAnsi="Arial" w:cs="Arial"/>
          <w:b/>
          <w:sz w:val="20"/>
          <w:szCs w:val="20"/>
        </w:rPr>
        <w:t>Rok za izvedbo pogodbenih obveznosti:</w:t>
      </w:r>
    </w:p>
    <w:p w14:paraId="450FE413" w14:textId="416836EB" w:rsidR="00F63C9F" w:rsidRPr="00920FC0" w:rsidRDefault="00F63C9F" w:rsidP="004954C6">
      <w:pPr>
        <w:spacing w:after="0" w:line="240" w:lineRule="auto"/>
        <w:jc w:val="both"/>
        <w:rPr>
          <w:rFonts w:ascii="Arial" w:hAnsi="Arial" w:cs="Arial"/>
          <w:sz w:val="20"/>
          <w:szCs w:val="20"/>
        </w:rPr>
      </w:pPr>
      <w:r w:rsidRPr="00920FC0">
        <w:rPr>
          <w:rFonts w:ascii="Arial" w:hAnsi="Arial" w:cs="Arial"/>
          <w:sz w:val="20"/>
          <w:szCs w:val="20"/>
        </w:rPr>
        <w:t xml:space="preserve">Izvajalec del je dolžan z deli, ki so predmet tega javnega naročila začeti v roku 10 dni </w:t>
      </w:r>
      <w:r w:rsidRPr="00C307D8">
        <w:rPr>
          <w:rFonts w:ascii="Arial" w:hAnsi="Arial" w:cs="Arial"/>
          <w:sz w:val="20"/>
          <w:szCs w:val="20"/>
        </w:rPr>
        <w:t>od</w:t>
      </w:r>
      <w:r w:rsidR="00A437A5" w:rsidRPr="00C307D8">
        <w:rPr>
          <w:rFonts w:ascii="Arial" w:hAnsi="Arial" w:cs="Arial"/>
          <w:sz w:val="20"/>
          <w:szCs w:val="20"/>
        </w:rPr>
        <w:t xml:space="preserve"> uvedbe v delo</w:t>
      </w:r>
      <w:r w:rsidRPr="00C307D8">
        <w:rPr>
          <w:rFonts w:ascii="Arial" w:hAnsi="Arial" w:cs="Arial"/>
          <w:sz w:val="20"/>
          <w:szCs w:val="20"/>
        </w:rPr>
        <w:t xml:space="preserve">. </w:t>
      </w:r>
      <w:r w:rsidRPr="00920FC0">
        <w:rPr>
          <w:rFonts w:ascii="Arial" w:hAnsi="Arial" w:cs="Arial"/>
          <w:sz w:val="20"/>
          <w:szCs w:val="20"/>
        </w:rPr>
        <w:t>Dela morajo biti končana</w:t>
      </w:r>
      <w:r w:rsidR="00D038B4" w:rsidRPr="00920FC0">
        <w:rPr>
          <w:rFonts w:ascii="Arial" w:hAnsi="Arial" w:cs="Arial"/>
          <w:sz w:val="20"/>
          <w:szCs w:val="20"/>
        </w:rPr>
        <w:t xml:space="preserve"> v roku 90 dni od uvedbe v delo.</w:t>
      </w:r>
    </w:p>
    <w:p w14:paraId="572DA0A4" w14:textId="77777777" w:rsidR="00F63C9F" w:rsidRPr="00D038B4" w:rsidRDefault="00F63C9F" w:rsidP="004954C6">
      <w:pPr>
        <w:spacing w:after="0" w:line="240" w:lineRule="auto"/>
        <w:jc w:val="both"/>
        <w:rPr>
          <w:rFonts w:ascii="Arial" w:hAnsi="Arial" w:cs="Arial"/>
          <w:color w:val="0070C0"/>
          <w:sz w:val="20"/>
          <w:szCs w:val="20"/>
        </w:rPr>
      </w:pPr>
    </w:p>
    <w:p w14:paraId="7A0590F5" w14:textId="57DFBD45" w:rsidR="000A375C" w:rsidRPr="00FB46F5" w:rsidRDefault="000A375C" w:rsidP="004954C6">
      <w:pPr>
        <w:spacing w:after="0" w:line="240" w:lineRule="auto"/>
        <w:jc w:val="both"/>
        <w:rPr>
          <w:rFonts w:ascii="Arial" w:hAnsi="Arial" w:cs="Arial"/>
          <w:b/>
          <w:color w:val="000000" w:themeColor="text1"/>
          <w:sz w:val="20"/>
          <w:szCs w:val="20"/>
        </w:rPr>
      </w:pPr>
      <w:r w:rsidRPr="00FB46F5">
        <w:rPr>
          <w:rFonts w:ascii="Arial" w:hAnsi="Arial" w:cs="Arial"/>
          <w:color w:val="000000" w:themeColor="text1"/>
          <w:sz w:val="20"/>
          <w:szCs w:val="20"/>
        </w:rPr>
        <w:t>Izvajalec je upravičen do podaljšanja roka na podlagi vzrokov, ki nastanejo zaradi višje sile, ravnanja naročnika ali tretjih oseb, ki ga ni mogel predvideti in odkloniti. Za podaljšanje roka se sklene aneks k tej pogodbi</w:t>
      </w:r>
      <w:r w:rsidR="00793743" w:rsidRPr="00FB46F5">
        <w:rPr>
          <w:rFonts w:ascii="Arial" w:hAnsi="Arial" w:cs="Arial"/>
          <w:color w:val="000000" w:themeColor="text1"/>
          <w:sz w:val="20"/>
          <w:szCs w:val="20"/>
        </w:rPr>
        <w:t xml:space="preserve"> upoštevajoč 2</w:t>
      </w:r>
      <w:r w:rsidR="00214AFC">
        <w:rPr>
          <w:rFonts w:ascii="Arial" w:hAnsi="Arial" w:cs="Arial"/>
          <w:color w:val="000000" w:themeColor="text1"/>
          <w:sz w:val="20"/>
          <w:szCs w:val="20"/>
        </w:rPr>
        <w:t>4</w:t>
      </w:r>
      <w:r w:rsidR="00793743" w:rsidRPr="00FB46F5">
        <w:rPr>
          <w:rFonts w:ascii="Arial" w:hAnsi="Arial" w:cs="Arial"/>
          <w:color w:val="000000" w:themeColor="text1"/>
          <w:sz w:val="20"/>
          <w:szCs w:val="20"/>
        </w:rPr>
        <w:t>. člen te pogodbe</w:t>
      </w:r>
      <w:r w:rsidRPr="00FB46F5">
        <w:rPr>
          <w:rFonts w:ascii="Arial" w:hAnsi="Arial" w:cs="Arial"/>
          <w:color w:val="000000" w:themeColor="text1"/>
          <w:sz w:val="20"/>
          <w:szCs w:val="20"/>
        </w:rPr>
        <w:t>. V primeru podaljšanja roka dokončanja storitev mora izvajalec predložiti naročniku ustrezno podaljšanje veljavnosti garancije za dobro izvedbo pogodbenih obveznosti</w:t>
      </w:r>
      <w:r w:rsidR="00446372">
        <w:rPr>
          <w:rFonts w:ascii="Arial" w:hAnsi="Arial" w:cs="Arial"/>
          <w:color w:val="000000" w:themeColor="text1"/>
          <w:sz w:val="20"/>
          <w:szCs w:val="20"/>
        </w:rPr>
        <w:t>.</w:t>
      </w:r>
    </w:p>
    <w:p w14:paraId="634F5D44" w14:textId="77777777" w:rsidR="000A375C" w:rsidRPr="009E0549" w:rsidRDefault="000A375C" w:rsidP="000A375C">
      <w:pPr>
        <w:tabs>
          <w:tab w:val="left" w:pos="2358"/>
        </w:tabs>
        <w:spacing w:after="0" w:line="240" w:lineRule="auto"/>
        <w:rPr>
          <w:rFonts w:ascii="Arial" w:hAnsi="Arial" w:cs="Arial"/>
          <w:b/>
          <w:sz w:val="20"/>
          <w:szCs w:val="20"/>
        </w:rPr>
      </w:pPr>
    </w:p>
    <w:p w14:paraId="76B9DCFB" w14:textId="77777777" w:rsidR="000A375C" w:rsidRPr="009E0549" w:rsidRDefault="000A375C" w:rsidP="000A375C">
      <w:pPr>
        <w:tabs>
          <w:tab w:val="left" w:pos="2358"/>
        </w:tabs>
        <w:spacing w:after="0" w:line="240" w:lineRule="auto"/>
        <w:rPr>
          <w:rFonts w:ascii="Arial" w:hAnsi="Arial" w:cs="Arial"/>
          <w:b/>
          <w:sz w:val="20"/>
          <w:szCs w:val="20"/>
        </w:rPr>
      </w:pPr>
    </w:p>
    <w:p w14:paraId="535F7CDF" w14:textId="77777777"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III. NAČIN PLAČILA</w:t>
      </w:r>
    </w:p>
    <w:p w14:paraId="54336EDD" w14:textId="23DD6451" w:rsidR="000A375C" w:rsidRPr="0083574E" w:rsidRDefault="000A375C" w:rsidP="0083574E">
      <w:pPr>
        <w:spacing w:after="0" w:line="240" w:lineRule="auto"/>
        <w:jc w:val="center"/>
        <w:rPr>
          <w:rFonts w:ascii="Arial" w:hAnsi="Arial" w:cs="Arial"/>
          <w:b/>
          <w:sz w:val="20"/>
          <w:szCs w:val="20"/>
        </w:rPr>
      </w:pPr>
      <w:r w:rsidRPr="009E0549">
        <w:rPr>
          <w:rFonts w:ascii="Arial" w:hAnsi="Arial" w:cs="Arial"/>
          <w:b/>
          <w:sz w:val="20"/>
          <w:szCs w:val="20"/>
        </w:rPr>
        <w:t>4. člen</w:t>
      </w:r>
    </w:p>
    <w:p w14:paraId="5430F0AC" w14:textId="65756717" w:rsidR="000A375C" w:rsidRPr="009E0549" w:rsidRDefault="000A375C" w:rsidP="000A375C">
      <w:pPr>
        <w:pStyle w:val="Telobesedila"/>
        <w:jc w:val="both"/>
        <w:rPr>
          <w:rFonts w:ascii="Arial" w:hAnsi="Arial" w:cs="Arial"/>
          <w:sz w:val="20"/>
          <w:szCs w:val="20"/>
        </w:rPr>
      </w:pPr>
      <w:r w:rsidRPr="00E15B3B">
        <w:rPr>
          <w:rFonts w:ascii="Arial" w:hAnsi="Arial" w:cs="Arial"/>
          <w:sz w:val="20"/>
          <w:szCs w:val="20"/>
        </w:rPr>
        <w:t>Izvajalec je dolžan izstaviti račun za opravljen</w:t>
      </w:r>
      <w:r w:rsidR="00900E5C">
        <w:rPr>
          <w:rFonts w:ascii="Arial" w:hAnsi="Arial" w:cs="Arial"/>
          <w:sz w:val="20"/>
          <w:szCs w:val="20"/>
        </w:rPr>
        <w:t xml:space="preserve">a </w:t>
      </w:r>
      <w:r w:rsidR="00900E5C" w:rsidRPr="00214AFC">
        <w:rPr>
          <w:rFonts w:ascii="Arial" w:hAnsi="Arial" w:cs="Arial"/>
          <w:sz w:val="20"/>
          <w:szCs w:val="20"/>
        </w:rPr>
        <w:t>dela</w:t>
      </w:r>
      <w:r w:rsidRPr="00214AFC">
        <w:rPr>
          <w:rFonts w:ascii="Arial" w:hAnsi="Arial" w:cs="Arial"/>
          <w:sz w:val="20"/>
          <w:szCs w:val="20"/>
        </w:rPr>
        <w:t>, najkasneje v roku 8 dni od opravl</w:t>
      </w:r>
      <w:r w:rsidR="00900E5C" w:rsidRPr="00214AFC">
        <w:rPr>
          <w:rFonts w:ascii="Arial" w:hAnsi="Arial" w:cs="Arial"/>
          <w:sz w:val="20"/>
          <w:szCs w:val="20"/>
        </w:rPr>
        <w:t>jenih del</w:t>
      </w:r>
      <w:r w:rsidRPr="00214AFC">
        <w:rPr>
          <w:rFonts w:ascii="Arial" w:hAnsi="Arial" w:cs="Arial"/>
          <w:sz w:val="20"/>
          <w:szCs w:val="20"/>
        </w:rPr>
        <w:t xml:space="preserve"> in mu </w:t>
      </w:r>
      <w:r w:rsidRPr="009E0549">
        <w:rPr>
          <w:rFonts w:ascii="Arial" w:hAnsi="Arial" w:cs="Arial"/>
          <w:sz w:val="20"/>
          <w:szCs w:val="20"/>
        </w:rPr>
        <w:t>priložiti naslednje dokumente:</w:t>
      </w:r>
    </w:p>
    <w:p w14:paraId="7F473447" w14:textId="1D34054F" w:rsidR="000A375C" w:rsidRPr="0078529E" w:rsidRDefault="000A375C" w:rsidP="00556B7D">
      <w:pPr>
        <w:pStyle w:val="Telobesedila"/>
        <w:numPr>
          <w:ilvl w:val="0"/>
          <w:numId w:val="25"/>
        </w:numPr>
        <w:spacing w:after="0"/>
        <w:jc w:val="both"/>
        <w:rPr>
          <w:rFonts w:ascii="Arial" w:hAnsi="Arial" w:cs="Arial"/>
          <w:sz w:val="20"/>
          <w:szCs w:val="20"/>
        </w:rPr>
      </w:pPr>
      <w:r w:rsidRPr="0083574E">
        <w:rPr>
          <w:rFonts w:ascii="Arial" w:hAnsi="Arial" w:cs="Arial"/>
          <w:color w:val="000000" w:themeColor="text1"/>
          <w:sz w:val="20"/>
          <w:szCs w:val="20"/>
        </w:rPr>
        <w:t>spe</w:t>
      </w:r>
      <w:r w:rsidR="00C530D5">
        <w:rPr>
          <w:rFonts w:ascii="Arial" w:hAnsi="Arial" w:cs="Arial"/>
          <w:color w:val="000000" w:themeColor="text1"/>
          <w:sz w:val="20"/>
          <w:szCs w:val="20"/>
        </w:rPr>
        <w:t>cifikacijo</w:t>
      </w:r>
      <w:r w:rsidR="0078529E">
        <w:rPr>
          <w:rFonts w:ascii="Arial" w:hAnsi="Arial" w:cs="Arial"/>
          <w:color w:val="000000" w:themeColor="text1"/>
          <w:sz w:val="20"/>
          <w:szCs w:val="20"/>
        </w:rPr>
        <w:t xml:space="preserve"> opravljenih </w:t>
      </w:r>
      <w:r w:rsidR="00C958CE" w:rsidRPr="00214AFC">
        <w:rPr>
          <w:rFonts w:ascii="Arial" w:hAnsi="Arial" w:cs="Arial"/>
          <w:sz w:val="20"/>
          <w:szCs w:val="20"/>
        </w:rPr>
        <w:t>del</w:t>
      </w:r>
      <w:r w:rsidR="0078529E" w:rsidRPr="00214AFC">
        <w:rPr>
          <w:rFonts w:ascii="Arial" w:hAnsi="Arial" w:cs="Arial"/>
          <w:sz w:val="20"/>
          <w:szCs w:val="20"/>
        </w:rPr>
        <w:t>,</w:t>
      </w:r>
    </w:p>
    <w:p w14:paraId="3FF1A7F0" w14:textId="2E5DCF6C" w:rsidR="0078529E" w:rsidRPr="00B32A00" w:rsidRDefault="00D00085" w:rsidP="00556B7D">
      <w:pPr>
        <w:pStyle w:val="Telobesedila"/>
        <w:numPr>
          <w:ilvl w:val="0"/>
          <w:numId w:val="25"/>
        </w:numPr>
        <w:spacing w:after="0"/>
        <w:jc w:val="both"/>
        <w:rPr>
          <w:rFonts w:ascii="Arial" w:hAnsi="Arial" w:cs="Arial"/>
          <w:sz w:val="20"/>
          <w:szCs w:val="20"/>
        </w:rPr>
      </w:pPr>
      <w:r w:rsidRPr="00B32A00">
        <w:rPr>
          <w:rFonts w:ascii="Arial" w:hAnsi="Arial" w:cs="Arial"/>
          <w:sz w:val="20"/>
          <w:szCs w:val="20"/>
        </w:rPr>
        <w:t xml:space="preserve">obojestransko podpisan </w:t>
      </w:r>
      <w:r w:rsidR="0078529E" w:rsidRPr="00B32A00">
        <w:rPr>
          <w:rFonts w:ascii="Arial" w:hAnsi="Arial" w:cs="Arial"/>
          <w:sz w:val="20"/>
          <w:szCs w:val="20"/>
        </w:rPr>
        <w:t>zapisnik</w:t>
      </w:r>
      <w:r w:rsidRPr="00B32A00">
        <w:rPr>
          <w:rFonts w:ascii="Arial" w:hAnsi="Arial" w:cs="Arial"/>
          <w:sz w:val="20"/>
          <w:szCs w:val="20"/>
        </w:rPr>
        <w:t xml:space="preserve"> o prevzemu del.</w:t>
      </w:r>
    </w:p>
    <w:p w14:paraId="709D0C77" w14:textId="77777777" w:rsidR="0083574E" w:rsidRPr="0083574E" w:rsidRDefault="0083574E" w:rsidP="0083574E">
      <w:pPr>
        <w:pStyle w:val="Telobesedila"/>
        <w:spacing w:after="0"/>
        <w:ind w:left="1080"/>
        <w:jc w:val="both"/>
        <w:rPr>
          <w:rFonts w:ascii="Arial" w:hAnsi="Arial" w:cs="Arial"/>
          <w:sz w:val="20"/>
          <w:szCs w:val="20"/>
        </w:rPr>
      </w:pPr>
    </w:p>
    <w:p w14:paraId="69AD8931"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 izvajalca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p>
    <w:p w14:paraId="41751151" w14:textId="77777777"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43261536" w14:textId="77777777" w:rsidR="000A375C" w:rsidRPr="009E0549" w:rsidRDefault="000A375C" w:rsidP="000A375C">
      <w:pPr>
        <w:pStyle w:val="Telobesedila"/>
        <w:spacing w:after="0"/>
        <w:jc w:val="both"/>
        <w:rPr>
          <w:rFonts w:ascii="Arial" w:hAnsi="Arial" w:cs="Arial"/>
          <w:sz w:val="20"/>
          <w:szCs w:val="20"/>
        </w:rPr>
      </w:pPr>
    </w:p>
    <w:p w14:paraId="270888B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5. člen</w:t>
      </w:r>
    </w:p>
    <w:p w14:paraId="3993E777" w14:textId="641DBAEC"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0D71B4FE" w14:textId="0E6ECC23" w:rsidR="000A375C" w:rsidRPr="009E0549" w:rsidRDefault="000A375C" w:rsidP="000A375C">
      <w:pPr>
        <w:spacing w:after="0" w:line="240" w:lineRule="auto"/>
        <w:jc w:val="both"/>
        <w:rPr>
          <w:rFonts w:ascii="Arial" w:hAnsi="Arial" w:cs="Arial"/>
          <w:sz w:val="20"/>
          <w:szCs w:val="20"/>
        </w:rPr>
      </w:pPr>
      <w:r w:rsidRPr="00FB46F5">
        <w:rPr>
          <w:rFonts w:ascii="Arial" w:hAnsi="Arial" w:cs="Arial"/>
          <w:color w:val="000000" w:themeColor="text1"/>
          <w:sz w:val="20"/>
          <w:szCs w:val="20"/>
        </w:rPr>
        <w:t>Izvajalec</w:t>
      </w:r>
      <w:r w:rsidR="00E82C04" w:rsidRPr="00FB46F5">
        <w:rPr>
          <w:rFonts w:ascii="Arial" w:hAnsi="Arial" w:cs="Arial"/>
          <w:color w:val="000000" w:themeColor="text1"/>
          <w:sz w:val="20"/>
          <w:szCs w:val="20"/>
        </w:rPr>
        <w:t>/podizvajalec</w:t>
      </w:r>
      <w:r w:rsidRPr="00FB46F5">
        <w:rPr>
          <w:rFonts w:ascii="Arial" w:hAnsi="Arial" w:cs="Arial"/>
          <w:color w:val="000000" w:themeColor="text1"/>
          <w:sz w:val="20"/>
          <w:szCs w:val="20"/>
        </w:rPr>
        <w:t xml:space="preserve"> ne sme svoje denarne terjatve do naročnika odstopiti tretji osebi brez predhodnega pisnega soglasja naročnika. V primeru, da naročnik s prenosom terjatve soglaša, sme izvajalcu</w:t>
      </w:r>
      <w:r w:rsidR="00E82C04" w:rsidRPr="00FB46F5">
        <w:rPr>
          <w:rFonts w:ascii="Arial" w:hAnsi="Arial" w:cs="Arial"/>
          <w:color w:val="000000" w:themeColor="text1"/>
          <w:sz w:val="20"/>
          <w:szCs w:val="20"/>
        </w:rPr>
        <w:t>/podizvajalcu</w:t>
      </w:r>
      <w:r w:rsidRPr="00FB46F5">
        <w:rPr>
          <w:rFonts w:ascii="Arial" w:hAnsi="Arial" w:cs="Arial"/>
          <w:color w:val="000000" w:themeColor="text1"/>
          <w:sz w:val="20"/>
          <w:szCs w:val="20"/>
        </w:rPr>
        <w:t xml:space="preserve"> </w:t>
      </w:r>
      <w:r w:rsidRPr="009E0549">
        <w:rPr>
          <w:rFonts w:ascii="Arial" w:hAnsi="Arial" w:cs="Arial"/>
          <w:sz w:val="20"/>
          <w:szCs w:val="20"/>
        </w:rPr>
        <w:t>zaračunati manipulativne stroške takšnega prenosa v višini 3% vrednosti prenesene terjatve (brez DDV) oziroma ne več kot 100,00 EUR brez DDV.</w:t>
      </w:r>
    </w:p>
    <w:p w14:paraId="769CB71A" w14:textId="752946F2" w:rsidR="00B15672" w:rsidRDefault="00B15672" w:rsidP="000A375C">
      <w:pPr>
        <w:spacing w:after="0" w:line="240" w:lineRule="auto"/>
        <w:jc w:val="both"/>
        <w:rPr>
          <w:rFonts w:ascii="Arial" w:hAnsi="Arial" w:cs="Arial"/>
          <w:b/>
          <w:color w:val="000000" w:themeColor="text1"/>
          <w:sz w:val="20"/>
          <w:szCs w:val="20"/>
        </w:rPr>
      </w:pPr>
    </w:p>
    <w:p w14:paraId="4B939E56" w14:textId="77777777" w:rsidR="00B15672" w:rsidRPr="009E0549" w:rsidRDefault="00B15672" w:rsidP="000A375C">
      <w:pPr>
        <w:spacing w:after="0" w:line="240" w:lineRule="auto"/>
        <w:jc w:val="both"/>
        <w:rPr>
          <w:rFonts w:ascii="Arial" w:hAnsi="Arial" w:cs="Arial"/>
          <w:b/>
          <w:color w:val="000000" w:themeColor="text1"/>
          <w:sz w:val="20"/>
          <w:szCs w:val="20"/>
        </w:rPr>
      </w:pPr>
    </w:p>
    <w:p w14:paraId="14B39540" w14:textId="77777777" w:rsidR="000A375C" w:rsidRPr="009E0549" w:rsidRDefault="000A375C" w:rsidP="000A375C">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III. a PODIZVAJALCI</w:t>
      </w:r>
    </w:p>
    <w:p w14:paraId="48717D7C" w14:textId="7777777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5. a  člen</w:t>
      </w:r>
    </w:p>
    <w:p w14:paraId="44E7D198"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Poleg izvajalca sodelujejo pri izvedbi naročila tudi naslednji podizvajalci:</w:t>
      </w:r>
    </w:p>
    <w:p w14:paraId="0C607C01"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1._____________________________________________________________(naziv, polni naslov, matična številka, davčna številka in transakcijski račun)</w:t>
      </w:r>
    </w:p>
    <w:p w14:paraId="6C81E649"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4E6C7A0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32913907"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08459205"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6FFF807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2._____________________________________________________________(naziv, polni naslov, matična številka, davčna številka in transakcijski račun)</w:t>
      </w:r>
    </w:p>
    <w:p w14:paraId="37EF327D"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6E70AB2A"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73636E9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48961B9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41ACC153" w14:textId="77777777" w:rsidR="000A375C" w:rsidRPr="009E0549" w:rsidRDefault="000A375C" w:rsidP="000A375C">
      <w:pPr>
        <w:spacing w:after="0" w:line="240" w:lineRule="auto"/>
        <w:jc w:val="both"/>
        <w:rPr>
          <w:rFonts w:ascii="Arial" w:hAnsi="Arial" w:cs="Arial"/>
          <w:color w:val="000000" w:themeColor="text1"/>
          <w:sz w:val="20"/>
          <w:szCs w:val="20"/>
        </w:rPr>
      </w:pPr>
    </w:p>
    <w:p w14:paraId="1B816EB6" w14:textId="77777777" w:rsidR="000A375C" w:rsidRPr="00DC01FE"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Izvajalec pooblašča naročnika za izvajanje neposrednih plačil podizvajalcem, ki so v ponudbi zahtevali neposredno plačilo v skladu z 94. členom ZJN-3. Soglasja podizvajalcev za izvajanje neposrednih plačil </w:t>
      </w:r>
      <w:r w:rsidRPr="00DC01FE">
        <w:rPr>
          <w:rFonts w:ascii="Arial" w:hAnsi="Arial" w:cs="Arial"/>
          <w:color w:val="000000" w:themeColor="text1"/>
          <w:sz w:val="20"/>
          <w:szCs w:val="20"/>
        </w:rPr>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C01FE">
        <w:rPr>
          <w:rFonts w:ascii="Arial" w:hAnsi="Arial" w:cs="Arial"/>
          <w:color w:val="000000" w:themeColor="text1"/>
          <w:sz w:val="20"/>
          <w:szCs w:val="20"/>
        </w:rPr>
        <w:t>ev</w:t>
      </w:r>
      <w:proofErr w:type="spellEnd"/>
      <w:r w:rsidRPr="00DC01FE">
        <w:rPr>
          <w:rFonts w:ascii="Arial" w:hAnsi="Arial" w:cs="Arial"/>
          <w:color w:val="000000" w:themeColor="text1"/>
          <w:sz w:val="20"/>
          <w:szCs w:val="20"/>
        </w:rPr>
        <w:t>.</w:t>
      </w:r>
    </w:p>
    <w:p w14:paraId="4F8102A0"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Roki plačil podizvajalcem so enaki, kot so določeni za plačilo obveznosti naročnika do izvajalca v tej pogodbi.</w:t>
      </w:r>
    </w:p>
    <w:p w14:paraId="1738F373" w14:textId="5C45D84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Podizvajalec, ki je v ponudbi zahteval neposredno plačilo v skladu z 94. členom ZJN-3, mora naročniku posredovati kopijo pogodbe, ki jo je sklenil z izvajalcem, v petih (5) dneh od sklenitve te pogodbe.</w:t>
      </w:r>
    </w:p>
    <w:p w14:paraId="7EE03D11" w14:textId="5ECB9CA6" w:rsidR="000A375C" w:rsidRPr="00DC01FE" w:rsidRDefault="002B4B6F"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Če neposredno plačilo podizvajalcu ni obvezno, bo naročnik od</w:t>
      </w:r>
      <w:r w:rsidR="00C958CE" w:rsidRPr="00214AFC">
        <w:rPr>
          <w:rFonts w:ascii="Arial" w:hAnsi="Arial" w:cs="Arial"/>
          <w:sz w:val="20"/>
          <w:szCs w:val="20"/>
        </w:rPr>
        <w:t xml:space="preserve"> izvajalca </w:t>
      </w:r>
      <w:r w:rsidRPr="00DC01FE">
        <w:rPr>
          <w:rFonts w:ascii="Arial" w:hAnsi="Arial" w:cs="Arial"/>
          <w:color w:val="000000" w:themeColor="text1"/>
          <w:sz w:val="20"/>
          <w:szCs w:val="20"/>
        </w:rPr>
        <w:t>zahteval, da mu najpozneje v 60 dneh od plačila končnega računa oz. situacije pošlje svojo pisno izjavo in pisno izjavo podizvajalca, da je podizvajalec prejel plačilo za izvedeno storitev/dobavo.</w:t>
      </w:r>
    </w:p>
    <w:p w14:paraId="7B93C183" w14:textId="77777777" w:rsidR="000A375C" w:rsidRPr="00DC01FE" w:rsidRDefault="000A375C" w:rsidP="000A375C">
      <w:pPr>
        <w:spacing w:after="0" w:line="240" w:lineRule="auto"/>
        <w:jc w:val="both"/>
        <w:rPr>
          <w:rFonts w:ascii="Arial" w:hAnsi="Arial" w:cs="Arial"/>
          <w:b/>
          <w:color w:val="000000" w:themeColor="text1"/>
          <w:sz w:val="20"/>
          <w:szCs w:val="20"/>
        </w:rPr>
      </w:pPr>
    </w:p>
    <w:p w14:paraId="6E73C708"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IV. KAKOVOST BLAGA - SISTEM ZAGOTAVLJANJA KAKOVOSTI</w:t>
      </w:r>
    </w:p>
    <w:p w14:paraId="6AA77544" w14:textId="77777777" w:rsidR="000A375C" w:rsidRPr="00DC01FE" w:rsidRDefault="000A375C" w:rsidP="000A375C">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6. člen</w:t>
      </w:r>
    </w:p>
    <w:p w14:paraId="354A992E" w14:textId="4565E9FF" w:rsidR="000A375C" w:rsidRPr="009E0549" w:rsidRDefault="000A375C" w:rsidP="000A375C">
      <w:pPr>
        <w:spacing w:after="0" w:line="240" w:lineRule="auto"/>
        <w:jc w:val="both"/>
        <w:rPr>
          <w:rFonts w:ascii="Arial" w:hAnsi="Arial" w:cs="Arial"/>
          <w:sz w:val="20"/>
          <w:szCs w:val="20"/>
        </w:rPr>
      </w:pPr>
      <w:r w:rsidRPr="00DC01FE">
        <w:rPr>
          <w:rFonts w:ascii="Arial" w:hAnsi="Arial" w:cs="Arial"/>
          <w:color w:val="000000" w:themeColor="text1"/>
          <w:sz w:val="20"/>
          <w:szCs w:val="20"/>
        </w:rPr>
        <w:t xml:space="preserve">Kakovost blaga in </w:t>
      </w:r>
      <w:r w:rsidR="00C958CE" w:rsidRPr="00214AFC">
        <w:rPr>
          <w:rFonts w:ascii="Arial" w:hAnsi="Arial" w:cs="Arial"/>
          <w:sz w:val="20"/>
          <w:szCs w:val="20"/>
        </w:rPr>
        <w:t>del</w:t>
      </w:r>
      <w:r w:rsidR="00C958CE">
        <w:rPr>
          <w:rFonts w:ascii="Arial" w:hAnsi="Arial" w:cs="Arial"/>
          <w:color w:val="000000" w:themeColor="text1"/>
          <w:sz w:val="20"/>
          <w:szCs w:val="20"/>
        </w:rPr>
        <w:t xml:space="preserve"> </w:t>
      </w:r>
      <w:r w:rsidRPr="00DC01FE">
        <w:rPr>
          <w:rFonts w:ascii="Arial" w:hAnsi="Arial" w:cs="Arial"/>
          <w:color w:val="000000" w:themeColor="text1"/>
          <w:sz w:val="20"/>
          <w:szCs w:val="20"/>
        </w:rPr>
        <w:t xml:space="preserve">mora ustrezati tehnični specifikaciji, kontrolni in prevzemni dokumentaciji ter ostalih </w:t>
      </w:r>
      <w:r w:rsidRPr="009E0549">
        <w:rPr>
          <w:rFonts w:ascii="Arial" w:hAnsi="Arial" w:cs="Arial"/>
          <w:sz w:val="20"/>
          <w:szCs w:val="20"/>
        </w:rPr>
        <w:t>zahtevah, ki so sestavni del razpisne dokumentacije in te pogodbe (Priloga 2: Razpisni Obrazec 1</w:t>
      </w:r>
      <w:r w:rsidR="003A3782">
        <w:rPr>
          <w:rFonts w:ascii="Arial" w:hAnsi="Arial" w:cs="Arial"/>
          <w:sz w:val="20"/>
          <w:szCs w:val="20"/>
        </w:rPr>
        <w:t>4</w:t>
      </w:r>
      <w:r w:rsidRPr="009E0549">
        <w:rPr>
          <w:rFonts w:ascii="Arial" w:hAnsi="Arial" w:cs="Arial"/>
          <w:sz w:val="20"/>
          <w:szCs w:val="20"/>
        </w:rPr>
        <w:t xml:space="preserve"> - Tehnične zahteve).</w:t>
      </w:r>
    </w:p>
    <w:p w14:paraId="09E34DA2" w14:textId="77777777" w:rsidR="000A375C" w:rsidRPr="009E0549" w:rsidRDefault="000A375C" w:rsidP="000A375C">
      <w:pPr>
        <w:spacing w:after="0" w:line="240" w:lineRule="auto"/>
        <w:jc w:val="both"/>
        <w:rPr>
          <w:rFonts w:ascii="Arial" w:hAnsi="Arial" w:cs="Arial"/>
          <w:sz w:val="20"/>
          <w:szCs w:val="20"/>
        </w:rPr>
      </w:pPr>
    </w:p>
    <w:p w14:paraId="7026041C"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7. člen</w:t>
      </w:r>
    </w:p>
    <w:p w14:paraId="7D789237" w14:textId="536F2886"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Izvajalec je izpolnil svoje obveznosti v trenutku, ko je v skladu s členom 1. izvedel</w:t>
      </w:r>
      <w:r w:rsidR="00C958CE">
        <w:rPr>
          <w:rFonts w:ascii="Arial" w:hAnsi="Arial" w:cs="Arial"/>
          <w:color w:val="000000" w:themeColor="text1"/>
          <w:sz w:val="20"/>
          <w:szCs w:val="20"/>
        </w:rPr>
        <w:t xml:space="preserve"> </w:t>
      </w:r>
      <w:r w:rsidR="00C958CE" w:rsidRPr="00214AFC">
        <w:rPr>
          <w:rFonts w:ascii="Arial" w:hAnsi="Arial" w:cs="Arial"/>
          <w:sz w:val="20"/>
          <w:szCs w:val="20"/>
        </w:rPr>
        <w:t>dela</w:t>
      </w:r>
      <w:r w:rsidRPr="00214AFC">
        <w:rPr>
          <w:rFonts w:ascii="Arial" w:hAnsi="Arial" w:cs="Arial"/>
          <w:sz w:val="20"/>
          <w:szCs w:val="20"/>
        </w:rPr>
        <w:t>,</w:t>
      </w:r>
      <w:r w:rsidRPr="00DC01FE">
        <w:rPr>
          <w:rFonts w:ascii="Arial" w:hAnsi="Arial" w:cs="Arial"/>
          <w:color w:val="000000" w:themeColor="text1"/>
          <w:sz w:val="20"/>
          <w:szCs w:val="20"/>
        </w:rPr>
        <w:t xml:space="preserve"> ob upoštevanju vseh ostalih členov pogodbe. </w:t>
      </w:r>
    </w:p>
    <w:p w14:paraId="158E457D" w14:textId="77777777" w:rsidR="000A375C" w:rsidRPr="00DC01FE" w:rsidRDefault="000A375C" w:rsidP="000A375C">
      <w:pPr>
        <w:spacing w:after="0" w:line="240" w:lineRule="auto"/>
        <w:jc w:val="both"/>
        <w:rPr>
          <w:rFonts w:ascii="Arial" w:hAnsi="Arial" w:cs="Arial"/>
          <w:color w:val="000000" w:themeColor="text1"/>
          <w:sz w:val="20"/>
          <w:szCs w:val="20"/>
        </w:rPr>
      </w:pPr>
    </w:p>
    <w:p w14:paraId="0E0C897B" w14:textId="77777777" w:rsidR="000A375C" w:rsidRPr="0036452E" w:rsidRDefault="000A375C" w:rsidP="000A375C">
      <w:pPr>
        <w:spacing w:after="0" w:line="240" w:lineRule="auto"/>
        <w:rPr>
          <w:rFonts w:ascii="Arial" w:hAnsi="Arial" w:cs="Arial"/>
          <w:b/>
          <w:sz w:val="20"/>
          <w:szCs w:val="20"/>
        </w:rPr>
      </w:pPr>
      <w:r w:rsidRPr="0036452E">
        <w:rPr>
          <w:rFonts w:ascii="Arial" w:hAnsi="Arial" w:cs="Arial"/>
          <w:b/>
          <w:sz w:val="20"/>
          <w:szCs w:val="20"/>
        </w:rPr>
        <w:t>V. PREVZEM  STORITVE</w:t>
      </w:r>
    </w:p>
    <w:p w14:paraId="1202E896" w14:textId="77777777" w:rsidR="000A375C" w:rsidRPr="0036452E" w:rsidRDefault="000A375C" w:rsidP="000A375C">
      <w:pPr>
        <w:tabs>
          <w:tab w:val="left" w:pos="1365"/>
        </w:tabs>
        <w:spacing w:after="0" w:line="240" w:lineRule="auto"/>
        <w:jc w:val="center"/>
        <w:rPr>
          <w:rFonts w:ascii="Arial" w:hAnsi="Arial" w:cs="Arial"/>
          <w:b/>
          <w:sz w:val="20"/>
          <w:szCs w:val="20"/>
        </w:rPr>
      </w:pPr>
      <w:r w:rsidRPr="0036452E">
        <w:rPr>
          <w:rFonts w:ascii="Arial" w:hAnsi="Arial" w:cs="Arial"/>
          <w:b/>
          <w:sz w:val="20"/>
          <w:szCs w:val="20"/>
        </w:rPr>
        <w:t>8. člen</w:t>
      </w:r>
    </w:p>
    <w:p w14:paraId="14A17F1D" w14:textId="5A6C96B3" w:rsidR="000A375C" w:rsidRPr="00E352D3" w:rsidRDefault="000A375C" w:rsidP="000A375C">
      <w:pPr>
        <w:spacing w:after="0" w:line="240" w:lineRule="auto"/>
        <w:jc w:val="both"/>
        <w:rPr>
          <w:rFonts w:ascii="Arial" w:hAnsi="Arial" w:cs="Arial"/>
          <w:sz w:val="20"/>
          <w:szCs w:val="20"/>
        </w:rPr>
      </w:pPr>
      <w:r w:rsidRPr="0036452E">
        <w:rPr>
          <w:rFonts w:ascii="Arial" w:hAnsi="Arial" w:cs="Arial"/>
          <w:sz w:val="20"/>
          <w:szCs w:val="20"/>
        </w:rPr>
        <w:t>Po končani izvedbi</w:t>
      </w:r>
      <w:r w:rsidR="00C958CE">
        <w:rPr>
          <w:rFonts w:ascii="Arial" w:hAnsi="Arial" w:cs="Arial"/>
          <w:sz w:val="20"/>
          <w:szCs w:val="20"/>
        </w:rPr>
        <w:t xml:space="preserve"> </w:t>
      </w:r>
      <w:r w:rsidR="00C958CE" w:rsidRPr="00214AFC">
        <w:rPr>
          <w:rFonts w:ascii="Arial" w:hAnsi="Arial" w:cs="Arial"/>
          <w:sz w:val="20"/>
          <w:szCs w:val="20"/>
        </w:rPr>
        <w:t>del</w:t>
      </w:r>
      <w:r w:rsidR="00C958CE">
        <w:rPr>
          <w:rFonts w:ascii="Arial" w:hAnsi="Arial" w:cs="Arial"/>
          <w:sz w:val="20"/>
          <w:szCs w:val="20"/>
        </w:rPr>
        <w:t xml:space="preserve"> </w:t>
      </w:r>
      <w:r w:rsidRPr="0036452E">
        <w:rPr>
          <w:rFonts w:ascii="Arial" w:hAnsi="Arial" w:cs="Arial"/>
          <w:sz w:val="20"/>
          <w:szCs w:val="20"/>
        </w:rPr>
        <w:t xml:space="preserve">je potrebno </w:t>
      </w:r>
      <w:r w:rsidR="007238E4" w:rsidRPr="0036452E">
        <w:rPr>
          <w:rFonts w:ascii="Arial" w:hAnsi="Arial" w:cs="Arial"/>
          <w:sz w:val="20"/>
          <w:szCs w:val="20"/>
        </w:rPr>
        <w:t xml:space="preserve">izvesti primopredajo na podlagi zapisnika o tehničnem prevzemu, </w:t>
      </w:r>
      <w:r w:rsidRPr="0036452E">
        <w:rPr>
          <w:rFonts w:ascii="Arial" w:hAnsi="Arial" w:cs="Arial"/>
          <w:sz w:val="20"/>
          <w:szCs w:val="20"/>
        </w:rPr>
        <w:t>predložiti pisn</w:t>
      </w:r>
      <w:r w:rsidR="0036452E">
        <w:rPr>
          <w:rFonts w:ascii="Arial" w:hAnsi="Arial" w:cs="Arial"/>
          <w:sz w:val="20"/>
          <w:szCs w:val="20"/>
        </w:rPr>
        <w:t>o izjavo o dokončanju</w:t>
      </w:r>
      <w:r w:rsidR="00C958CE">
        <w:rPr>
          <w:rFonts w:ascii="Arial" w:hAnsi="Arial" w:cs="Arial"/>
          <w:sz w:val="20"/>
          <w:szCs w:val="20"/>
        </w:rPr>
        <w:t xml:space="preserve"> </w:t>
      </w:r>
      <w:r w:rsidR="00C958CE" w:rsidRPr="00214AFC">
        <w:rPr>
          <w:rFonts w:ascii="Arial" w:hAnsi="Arial" w:cs="Arial"/>
          <w:sz w:val="20"/>
          <w:szCs w:val="20"/>
        </w:rPr>
        <w:t>del</w:t>
      </w:r>
      <w:r w:rsidR="0036452E">
        <w:rPr>
          <w:rFonts w:ascii="Arial" w:hAnsi="Arial" w:cs="Arial"/>
          <w:sz w:val="20"/>
          <w:szCs w:val="20"/>
        </w:rPr>
        <w:t xml:space="preserve">, </w:t>
      </w:r>
      <w:r w:rsidR="0036452E" w:rsidRPr="003C394A">
        <w:rPr>
          <w:rFonts w:ascii="Arial" w:hAnsi="Arial" w:cs="Arial"/>
          <w:sz w:val="20"/>
          <w:szCs w:val="20"/>
        </w:rPr>
        <w:t xml:space="preserve">10 </w:t>
      </w:r>
      <w:r w:rsidRPr="003C394A">
        <w:rPr>
          <w:rFonts w:ascii="Arial" w:hAnsi="Arial" w:cs="Arial"/>
          <w:sz w:val="20"/>
          <w:szCs w:val="20"/>
        </w:rPr>
        <w:t xml:space="preserve">letno garancijsko izjavo </w:t>
      </w:r>
      <w:r w:rsidRPr="0036452E">
        <w:rPr>
          <w:rFonts w:ascii="Arial" w:hAnsi="Arial" w:cs="Arial"/>
          <w:sz w:val="20"/>
          <w:szCs w:val="20"/>
        </w:rPr>
        <w:t xml:space="preserve">za </w:t>
      </w:r>
      <w:r w:rsidRPr="00214AFC">
        <w:rPr>
          <w:rFonts w:ascii="Arial" w:hAnsi="Arial" w:cs="Arial"/>
          <w:sz w:val="20"/>
          <w:szCs w:val="20"/>
        </w:rPr>
        <w:t>izveden</w:t>
      </w:r>
      <w:r w:rsidR="00812C91" w:rsidRPr="00214AFC">
        <w:rPr>
          <w:rFonts w:ascii="Arial" w:hAnsi="Arial" w:cs="Arial"/>
          <w:sz w:val="20"/>
          <w:szCs w:val="20"/>
        </w:rPr>
        <w:t>a dela</w:t>
      </w:r>
      <w:r w:rsidRPr="00214AFC">
        <w:rPr>
          <w:rFonts w:ascii="Arial" w:hAnsi="Arial" w:cs="Arial"/>
          <w:sz w:val="20"/>
          <w:szCs w:val="20"/>
        </w:rPr>
        <w:t xml:space="preserve"> </w:t>
      </w:r>
      <w:r w:rsidRPr="0036452E">
        <w:rPr>
          <w:rFonts w:ascii="Arial" w:hAnsi="Arial" w:cs="Arial"/>
          <w:sz w:val="20"/>
          <w:szCs w:val="20"/>
        </w:rPr>
        <w:t xml:space="preserve">in vgrajeni material ter predložiti certifikate za vgrajeni material. </w:t>
      </w:r>
      <w:r w:rsidRPr="00E352D3">
        <w:rPr>
          <w:rFonts w:ascii="Arial" w:hAnsi="Arial" w:cs="Arial"/>
          <w:sz w:val="20"/>
          <w:szCs w:val="20"/>
        </w:rPr>
        <w:t>Ves material mora imeti dovoljenje za vgradnjo na Javni železniški infrastrukturi.</w:t>
      </w:r>
    </w:p>
    <w:p w14:paraId="12962CFE" w14:textId="77777777" w:rsidR="000A375C" w:rsidRPr="0036452E" w:rsidRDefault="000A375C" w:rsidP="000A375C">
      <w:pPr>
        <w:spacing w:after="0" w:line="240" w:lineRule="auto"/>
        <w:jc w:val="both"/>
        <w:rPr>
          <w:rFonts w:ascii="Arial" w:hAnsi="Arial" w:cs="Arial"/>
          <w:sz w:val="20"/>
          <w:szCs w:val="20"/>
        </w:rPr>
      </w:pPr>
    </w:p>
    <w:p w14:paraId="2648BB41" w14:textId="77777777"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4F44822E" w14:textId="77777777" w:rsidR="000A375C" w:rsidRPr="00446372" w:rsidRDefault="000A375C" w:rsidP="000A375C">
      <w:pPr>
        <w:spacing w:after="0" w:line="240" w:lineRule="auto"/>
        <w:jc w:val="both"/>
        <w:rPr>
          <w:rFonts w:ascii="Arial" w:hAnsi="Arial" w:cs="Arial"/>
          <w:color w:val="FF0000"/>
          <w:sz w:val="20"/>
          <w:szCs w:val="20"/>
        </w:rPr>
      </w:pPr>
    </w:p>
    <w:p w14:paraId="1243093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9. člen</w:t>
      </w:r>
    </w:p>
    <w:p w14:paraId="02B893E1" w14:textId="77777777" w:rsidR="002836DE" w:rsidRPr="002836DE" w:rsidRDefault="002836DE" w:rsidP="002836DE">
      <w:pPr>
        <w:spacing w:after="0" w:line="240" w:lineRule="auto"/>
        <w:jc w:val="both"/>
        <w:rPr>
          <w:rFonts w:ascii="Arial" w:hAnsi="Arial" w:cs="Arial"/>
          <w:color w:val="000000" w:themeColor="text1"/>
          <w:sz w:val="20"/>
          <w:szCs w:val="20"/>
        </w:rPr>
      </w:pPr>
      <w:r w:rsidRPr="002836DE">
        <w:rPr>
          <w:rFonts w:ascii="Arial" w:hAnsi="Arial" w:cs="Arial"/>
          <w:color w:val="000000" w:themeColor="text1"/>
          <w:sz w:val="20"/>
          <w:szCs w:val="20"/>
        </w:rPr>
        <w:t>Naročnik ob prisotnosti izvajalca komisijsko opravi interni tehnični pregled izvedenih del.</w:t>
      </w:r>
    </w:p>
    <w:p w14:paraId="7DD2A961" w14:textId="7E0DCE9D" w:rsidR="000A375C" w:rsidRDefault="002836DE" w:rsidP="002836DE">
      <w:pPr>
        <w:spacing w:after="0" w:line="240" w:lineRule="auto"/>
        <w:jc w:val="both"/>
        <w:rPr>
          <w:rFonts w:ascii="Arial" w:hAnsi="Arial" w:cs="Arial"/>
          <w:color w:val="000000" w:themeColor="text1"/>
          <w:sz w:val="20"/>
          <w:szCs w:val="20"/>
          <w:highlight w:val="yellow"/>
        </w:rPr>
      </w:pPr>
      <w:r w:rsidRPr="002836DE">
        <w:rPr>
          <w:rFonts w:ascii="Arial" w:hAnsi="Arial" w:cs="Arial"/>
          <w:color w:val="000000" w:themeColor="text1"/>
          <w:sz w:val="20"/>
          <w:szCs w:val="20"/>
        </w:rPr>
        <w:t>Pri prevzemu mora biti napisan zapisnik o primopredaji iz katerega je razvidno, da izvedba predmeta javnega naročila ustreza tehničnim zahtevam. Če se pri prevzemu ugotovi odstopanje med ponudbo in dejansko kvaliteto opravljenega predmeta javnega naročila se to zabeleži v zapisniku, v katerem se tudi navede rok odprave nepravilnosti in se ga posreduje izvajalcu.</w:t>
      </w:r>
    </w:p>
    <w:p w14:paraId="15B8E2E8" w14:textId="3FD503DD" w:rsidR="000A375C" w:rsidRPr="009E0549" w:rsidRDefault="000A375C" w:rsidP="00EC7EAE">
      <w:pPr>
        <w:spacing w:after="0" w:line="240" w:lineRule="auto"/>
        <w:rPr>
          <w:rFonts w:ascii="Arial" w:hAnsi="Arial" w:cs="Arial"/>
          <w:b/>
          <w:sz w:val="20"/>
          <w:szCs w:val="20"/>
        </w:rPr>
      </w:pPr>
    </w:p>
    <w:p w14:paraId="03964767"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166F7DFC" w14:textId="77777777" w:rsidR="000A375C" w:rsidRPr="00C0340A" w:rsidRDefault="000A375C" w:rsidP="000A375C">
      <w:pPr>
        <w:spacing w:after="0" w:line="240" w:lineRule="auto"/>
        <w:jc w:val="both"/>
        <w:rPr>
          <w:rFonts w:ascii="Arial" w:hAnsi="Arial" w:cs="Arial"/>
          <w:b/>
          <w:sz w:val="20"/>
          <w:szCs w:val="20"/>
        </w:rPr>
      </w:pPr>
      <w:r w:rsidRPr="00C0340A">
        <w:rPr>
          <w:rFonts w:ascii="Arial" w:hAnsi="Arial" w:cs="Arial"/>
          <w:b/>
          <w:sz w:val="20"/>
          <w:szCs w:val="20"/>
        </w:rPr>
        <w:t>VI. REKLAMIRANJE KAKOVOSTI</w:t>
      </w:r>
    </w:p>
    <w:p w14:paraId="4E40ECAF" w14:textId="42AA76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0</w:t>
      </w:r>
      <w:r w:rsidR="000A375C" w:rsidRPr="009E0549">
        <w:rPr>
          <w:rFonts w:ascii="Arial" w:hAnsi="Arial" w:cs="Arial"/>
          <w:b/>
          <w:sz w:val="20"/>
          <w:szCs w:val="20"/>
        </w:rPr>
        <w:t>. člen</w:t>
      </w:r>
    </w:p>
    <w:p w14:paraId="3B1EC71C" w14:textId="4BDCE5DD" w:rsidR="000A375C" w:rsidRPr="00214AFC" w:rsidRDefault="00DF14B5" w:rsidP="000A375C">
      <w:pPr>
        <w:spacing w:after="0" w:line="240" w:lineRule="auto"/>
        <w:jc w:val="both"/>
        <w:rPr>
          <w:rFonts w:ascii="Arial" w:hAnsi="Arial" w:cs="Arial"/>
          <w:sz w:val="20"/>
          <w:szCs w:val="20"/>
        </w:rPr>
      </w:pPr>
      <w:r w:rsidRPr="00214AFC">
        <w:rPr>
          <w:rFonts w:ascii="Arial" w:hAnsi="Arial" w:cs="Arial"/>
          <w:sz w:val="20"/>
          <w:szCs w:val="20"/>
        </w:rPr>
        <w:t>Naročnik je dolžan grajati očitne napake takoj oziroma najpozneje pri primopredaji, skrite napake pa v roku 1 meseca od dneva, ko je bila napaka odkrita oziroma najpozneje v dveh letih od prevzema.</w:t>
      </w:r>
    </w:p>
    <w:p w14:paraId="26C93DFD" w14:textId="77777777" w:rsidR="000A375C" w:rsidRPr="00DF14B5" w:rsidRDefault="000A375C" w:rsidP="000A375C">
      <w:pPr>
        <w:spacing w:after="0" w:line="240" w:lineRule="auto"/>
        <w:jc w:val="both"/>
        <w:rPr>
          <w:rFonts w:ascii="Arial" w:hAnsi="Arial" w:cs="Arial"/>
          <w:color w:val="0070C0"/>
          <w:sz w:val="20"/>
          <w:szCs w:val="20"/>
        </w:rPr>
      </w:pPr>
    </w:p>
    <w:p w14:paraId="115BCAF6"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VII. POGODBENA KAZEN</w:t>
      </w:r>
    </w:p>
    <w:p w14:paraId="0985EDC0" w14:textId="769BF7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1</w:t>
      </w:r>
      <w:r w:rsidR="000A375C" w:rsidRPr="009E0549">
        <w:rPr>
          <w:rFonts w:ascii="Arial" w:hAnsi="Arial" w:cs="Arial"/>
          <w:b/>
          <w:sz w:val="20"/>
          <w:szCs w:val="20"/>
        </w:rPr>
        <w:t>. člen</w:t>
      </w:r>
    </w:p>
    <w:p w14:paraId="71FEA2EF" w14:textId="38BDDDB5" w:rsidR="000A375C"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V primeru zamude roka izvedbe ima naročnik pravico do pogodbene kazni, in sicer 5 ‰ (pet promilov) za vsak dan zamude od celotne pogodbene vrednosti, vendar največ do 10% celotne pogodbene vrednosti. </w:t>
      </w:r>
    </w:p>
    <w:p w14:paraId="66EF419E" w14:textId="03B53493" w:rsidR="00A54A97" w:rsidRDefault="00A54A97" w:rsidP="000A375C">
      <w:pPr>
        <w:spacing w:after="0" w:line="240" w:lineRule="auto"/>
        <w:jc w:val="both"/>
        <w:rPr>
          <w:rFonts w:ascii="Arial" w:hAnsi="Arial" w:cs="Arial"/>
          <w:color w:val="000000" w:themeColor="text1"/>
          <w:sz w:val="20"/>
          <w:szCs w:val="20"/>
        </w:rPr>
      </w:pPr>
    </w:p>
    <w:p w14:paraId="6F1EF39E"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Pogodbena kazen se obračuna s posebnim računom.</w:t>
      </w:r>
    </w:p>
    <w:p w14:paraId="1174EEE9" w14:textId="77777777" w:rsidR="00A54A97" w:rsidRPr="00214AFC" w:rsidRDefault="00A54A97" w:rsidP="00A54A97">
      <w:pPr>
        <w:spacing w:after="0" w:line="240" w:lineRule="auto"/>
        <w:jc w:val="both"/>
        <w:rPr>
          <w:rFonts w:ascii="Arial" w:hAnsi="Arial" w:cs="Arial"/>
          <w:sz w:val="20"/>
          <w:szCs w:val="20"/>
        </w:rPr>
      </w:pPr>
    </w:p>
    <w:p w14:paraId="4DFE1385"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V primeru, da izvajalec pogodbene kazni ne plača, ima naročnik pravico, da jo obračuna pri še ne plačanih obveznosti do izvajalca po tej pogodbi.</w:t>
      </w:r>
    </w:p>
    <w:p w14:paraId="273FBBF8" w14:textId="77777777" w:rsidR="00A54A97" w:rsidRPr="00214AFC" w:rsidRDefault="00A54A97" w:rsidP="00A54A97">
      <w:pPr>
        <w:spacing w:after="0" w:line="240" w:lineRule="auto"/>
        <w:jc w:val="both"/>
        <w:rPr>
          <w:rFonts w:ascii="Arial" w:hAnsi="Arial" w:cs="Arial"/>
          <w:sz w:val="20"/>
          <w:szCs w:val="20"/>
        </w:rPr>
      </w:pPr>
    </w:p>
    <w:p w14:paraId="59AEADA3" w14:textId="531AED16"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7649E4FE" w14:textId="77777777" w:rsidR="00A54A97" w:rsidRPr="009E0549" w:rsidRDefault="00A54A97" w:rsidP="000A375C">
      <w:pPr>
        <w:spacing w:after="0" w:line="240" w:lineRule="auto"/>
        <w:jc w:val="both"/>
        <w:rPr>
          <w:rFonts w:ascii="Arial" w:hAnsi="Arial" w:cs="Arial"/>
          <w:color w:val="000000" w:themeColor="text1"/>
          <w:sz w:val="20"/>
          <w:szCs w:val="20"/>
        </w:rPr>
      </w:pPr>
    </w:p>
    <w:p w14:paraId="50BD8FE7" w14:textId="58B24568" w:rsidR="000A375C" w:rsidRPr="009E0549" w:rsidRDefault="00137290" w:rsidP="003A0971">
      <w:pPr>
        <w:spacing w:after="0" w:line="240" w:lineRule="auto"/>
        <w:jc w:val="center"/>
        <w:rPr>
          <w:rFonts w:ascii="Arial" w:hAnsi="Arial" w:cs="Arial"/>
          <w:b/>
          <w:sz w:val="20"/>
          <w:szCs w:val="20"/>
        </w:rPr>
      </w:pPr>
      <w:r>
        <w:rPr>
          <w:rFonts w:ascii="Arial" w:hAnsi="Arial" w:cs="Arial"/>
          <w:b/>
          <w:sz w:val="20"/>
          <w:szCs w:val="20"/>
        </w:rPr>
        <w:t>1</w:t>
      </w:r>
      <w:r w:rsidR="003A0971">
        <w:rPr>
          <w:rFonts w:ascii="Arial" w:hAnsi="Arial" w:cs="Arial"/>
          <w:b/>
          <w:sz w:val="20"/>
          <w:szCs w:val="20"/>
        </w:rPr>
        <w:t>2</w:t>
      </w:r>
      <w:r w:rsidR="000A375C" w:rsidRPr="009E0549">
        <w:rPr>
          <w:rFonts w:ascii="Arial" w:hAnsi="Arial" w:cs="Arial"/>
          <w:b/>
          <w:sz w:val="20"/>
          <w:szCs w:val="20"/>
        </w:rPr>
        <w:t>. člen</w:t>
      </w:r>
    </w:p>
    <w:p w14:paraId="13466C1C" w14:textId="0D1BF903"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Pogodbeni stranki sta sporazumni, da se specifikacija dobav oz.</w:t>
      </w:r>
      <w:r w:rsidR="00B174F2">
        <w:rPr>
          <w:rFonts w:ascii="Arial" w:hAnsi="Arial" w:cs="Arial"/>
          <w:sz w:val="20"/>
          <w:szCs w:val="20"/>
        </w:rPr>
        <w:t xml:space="preserve"> </w:t>
      </w:r>
      <w:r w:rsidR="00B174F2" w:rsidRPr="00214AFC">
        <w:rPr>
          <w:rFonts w:ascii="Arial" w:hAnsi="Arial" w:cs="Arial"/>
          <w:sz w:val="20"/>
          <w:szCs w:val="20"/>
        </w:rPr>
        <w:t>del</w:t>
      </w:r>
      <w:r w:rsidRPr="00214AFC">
        <w:rPr>
          <w:rFonts w:ascii="Arial" w:hAnsi="Arial" w:cs="Arial"/>
          <w:sz w:val="20"/>
          <w:szCs w:val="20"/>
        </w:rPr>
        <w:t>,</w:t>
      </w:r>
      <w:r w:rsidRPr="009E0549">
        <w:rPr>
          <w:rFonts w:ascii="Arial" w:hAnsi="Arial" w:cs="Arial"/>
          <w:sz w:val="20"/>
          <w:szCs w:val="20"/>
        </w:rPr>
        <w:t xml:space="preserve"> kakor tudi vsa poslovna, komercialna, tehnična in proizvodna dokumentacija šteje kot poslovna tajnost. </w:t>
      </w:r>
    </w:p>
    <w:p w14:paraId="0FAE23D3"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56790B5A" w14:textId="1AF8C101" w:rsidR="009414F4" w:rsidRDefault="009414F4" w:rsidP="000A375C">
      <w:pPr>
        <w:autoSpaceDE w:val="0"/>
        <w:autoSpaceDN w:val="0"/>
        <w:adjustRightInd w:val="0"/>
        <w:spacing w:after="0" w:line="240" w:lineRule="auto"/>
        <w:jc w:val="both"/>
        <w:rPr>
          <w:rFonts w:ascii="Arial" w:hAnsi="Arial" w:cs="Arial"/>
          <w:b/>
          <w:bCs/>
          <w:sz w:val="20"/>
          <w:szCs w:val="20"/>
        </w:rPr>
      </w:pPr>
    </w:p>
    <w:p w14:paraId="5410FEDB" w14:textId="77777777" w:rsidR="001E0D69" w:rsidRDefault="001E0D69" w:rsidP="000A375C">
      <w:pPr>
        <w:autoSpaceDE w:val="0"/>
        <w:autoSpaceDN w:val="0"/>
        <w:adjustRightInd w:val="0"/>
        <w:spacing w:after="0" w:line="240" w:lineRule="auto"/>
        <w:jc w:val="both"/>
        <w:rPr>
          <w:rFonts w:ascii="Arial" w:hAnsi="Arial" w:cs="Arial"/>
          <w:b/>
          <w:bCs/>
          <w:sz w:val="20"/>
          <w:szCs w:val="20"/>
        </w:rPr>
      </w:pPr>
    </w:p>
    <w:p w14:paraId="26A10B3A" w14:textId="7CB54DD0" w:rsidR="000A375C" w:rsidRPr="009E0549" w:rsidRDefault="000A375C" w:rsidP="000A375C">
      <w:pPr>
        <w:autoSpaceDE w:val="0"/>
        <w:autoSpaceDN w:val="0"/>
        <w:adjustRightInd w:val="0"/>
        <w:spacing w:after="0" w:line="240" w:lineRule="auto"/>
        <w:jc w:val="both"/>
        <w:rPr>
          <w:rFonts w:ascii="Arial" w:hAnsi="Arial" w:cs="Arial"/>
          <w:b/>
          <w:bCs/>
          <w:sz w:val="20"/>
          <w:szCs w:val="20"/>
        </w:rPr>
      </w:pPr>
      <w:r w:rsidRPr="009E0549">
        <w:rPr>
          <w:rFonts w:ascii="Arial" w:hAnsi="Arial" w:cs="Arial"/>
          <w:b/>
          <w:bCs/>
          <w:sz w:val="20"/>
          <w:szCs w:val="20"/>
        </w:rPr>
        <w:lastRenderedPageBreak/>
        <w:t>VIII. OBVEZNOSTI NAROČNIKA</w:t>
      </w:r>
    </w:p>
    <w:p w14:paraId="0B38850B" w14:textId="4ADEE581"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2128F1">
        <w:rPr>
          <w:rFonts w:ascii="Arial" w:hAnsi="Arial" w:cs="Arial"/>
          <w:b/>
          <w:sz w:val="20"/>
          <w:szCs w:val="20"/>
        </w:rPr>
        <w:t>3</w:t>
      </w:r>
      <w:r w:rsidR="000A375C" w:rsidRPr="009E0549">
        <w:rPr>
          <w:rFonts w:ascii="Arial" w:hAnsi="Arial" w:cs="Arial"/>
          <w:b/>
          <w:sz w:val="20"/>
          <w:szCs w:val="20"/>
        </w:rPr>
        <w:t>. člen</w:t>
      </w:r>
    </w:p>
    <w:p w14:paraId="54FFF6EC" w14:textId="77777777"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AB097F8" w14:textId="77777777" w:rsidR="000A375C" w:rsidRPr="009E0549" w:rsidRDefault="000A375C" w:rsidP="00556B7D">
      <w:pPr>
        <w:numPr>
          <w:ilvl w:val="0"/>
          <w:numId w:val="18"/>
        </w:numPr>
        <w:spacing w:after="0" w:line="240" w:lineRule="auto"/>
        <w:ind w:right="22"/>
        <w:jc w:val="both"/>
        <w:rPr>
          <w:rFonts w:ascii="Arial" w:hAnsi="Arial" w:cs="Arial"/>
          <w:color w:val="000000" w:themeColor="text1"/>
          <w:sz w:val="20"/>
          <w:szCs w:val="20"/>
        </w:rPr>
      </w:pPr>
      <w:r w:rsidRPr="009E0549">
        <w:rPr>
          <w:rFonts w:ascii="Arial" w:hAnsi="Arial" w:cs="Arial"/>
          <w:color w:val="000000" w:themeColor="text1"/>
          <w:sz w:val="20"/>
          <w:szCs w:val="20"/>
        </w:rPr>
        <w:t>zagotoviti izvajalcu dostop do objektov na katerih je predvidno izvajanje del,</w:t>
      </w:r>
    </w:p>
    <w:p w14:paraId="63C2F5EF" w14:textId="77777777" w:rsidR="000A375C" w:rsidRPr="009E0549" w:rsidRDefault="000A375C" w:rsidP="00556B7D">
      <w:pPr>
        <w:numPr>
          <w:ilvl w:val="0"/>
          <w:numId w:val="18"/>
        </w:numPr>
        <w:spacing w:after="0" w:line="240" w:lineRule="auto"/>
        <w:ind w:right="22"/>
        <w:jc w:val="both"/>
        <w:rPr>
          <w:rFonts w:ascii="Arial" w:hAnsi="Arial" w:cs="Arial"/>
          <w:color w:val="000000"/>
          <w:sz w:val="20"/>
          <w:szCs w:val="20"/>
        </w:rPr>
      </w:pPr>
      <w:r w:rsidRPr="009E0549">
        <w:rPr>
          <w:rFonts w:ascii="Arial" w:hAnsi="Arial" w:cs="Arial"/>
          <w:color w:val="000000"/>
          <w:kern w:val="28"/>
          <w:sz w:val="20"/>
          <w:szCs w:val="20"/>
        </w:rPr>
        <w:t>sodelovati z izvajalcem z namenom, da bo predmet pogodbe izveden v skladu z zahtevami naročnika,</w:t>
      </w:r>
    </w:p>
    <w:p w14:paraId="4961C0F1" w14:textId="77777777"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tekoče spremljanje in nadziranje pogodbenih storitev in po potrebi potrjevanje predlaganih</w:t>
      </w:r>
      <w:r w:rsidRPr="009E0549">
        <w:rPr>
          <w:rFonts w:ascii="Arial" w:hAnsi="Arial" w:cs="Arial"/>
          <w:sz w:val="20"/>
          <w:szCs w:val="20"/>
        </w:rPr>
        <w:t xml:space="preserve"> sprememb,</w:t>
      </w:r>
    </w:p>
    <w:p w14:paraId="4633C5B3" w14:textId="77777777"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izvajalcu dati na razpolago vso drugo dokumentacijo in informacije s katerim razpolaga, ki bi bile za izvedbo storitev potrebne,</w:t>
      </w:r>
    </w:p>
    <w:p w14:paraId="4B34504C" w14:textId="77777777" w:rsidR="000A375C" w:rsidRPr="009E0549" w:rsidRDefault="000A375C" w:rsidP="00556B7D">
      <w:pPr>
        <w:numPr>
          <w:ilvl w:val="0"/>
          <w:numId w:val="18"/>
        </w:numPr>
        <w:spacing w:after="0" w:line="240" w:lineRule="auto"/>
        <w:jc w:val="both"/>
        <w:rPr>
          <w:rFonts w:ascii="Arial" w:hAnsi="Arial" w:cs="Arial"/>
          <w:sz w:val="20"/>
          <w:szCs w:val="20"/>
        </w:rPr>
      </w:pPr>
      <w:r w:rsidRPr="009E0549">
        <w:rPr>
          <w:rFonts w:ascii="Arial" w:hAnsi="Arial" w:cs="Arial"/>
          <w:sz w:val="20"/>
          <w:szCs w:val="20"/>
        </w:rPr>
        <w:t>zagotoviti finančna sredstva potrebna za plačilo storitev, ki so predmet te pogodbe.</w:t>
      </w:r>
    </w:p>
    <w:p w14:paraId="30F95F82" w14:textId="77777777" w:rsidR="000A375C" w:rsidRPr="00271222" w:rsidRDefault="000A375C" w:rsidP="000A375C">
      <w:pPr>
        <w:tabs>
          <w:tab w:val="num" w:pos="870"/>
        </w:tabs>
        <w:spacing w:line="240" w:lineRule="auto"/>
        <w:rPr>
          <w:rFonts w:ascii="Arial" w:hAnsi="Arial" w:cs="Arial"/>
          <w:sz w:val="20"/>
          <w:szCs w:val="20"/>
        </w:rPr>
      </w:pPr>
    </w:p>
    <w:p w14:paraId="69D1C748" w14:textId="77777777" w:rsidR="000A375C" w:rsidRPr="00271222" w:rsidRDefault="000A375C" w:rsidP="000A375C">
      <w:pPr>
        <w:spacing w:line="240" w:lineRule="auto"/>
        <w:jc w:val="both"/>
        <w:rPr>
          <w:rFonts w:ascii="Arial" w:hAnsi="Arial" w:cs="Arial"/>
          <w:b/>
          <w:sz w:val="20"/>
          <w:szCs w:val="20"/>
        </w:rPr>
      </w:pPr>
      <w:r w:rsidRPr="00271222">
        <w:rPr>
          <w:rFonts w:ascii="Arial" w:hAnsi="Arial" w:cs="Arial"/>
          <w:b/>
          <w:sz w:val="20"/>
          <w:szCs w:val="20"/>
        </w:rPr>
        <w:t>IX. OBVEZNOSTI IZVAJALCA</w:t>
      </w:r>
    </w:p>
    <w:p w14:paraId="2FD6F2D1" w14:textId="60291B16" w:rsidR="000A375C" w:rsidRPr="009E0549" w:rsidRDefault="00137290" w:rsidP="000A375C">
      <w:pPr>
        <w:spacing w:line="240" w:lineRule="auto"/>
        <w:ind w:left="360"/>
        <w:jc w:val="center"/>
        <w:rPr>
          <w:rFonts w:ascii="Arial" w:hAnsi="Arial" w:cs="Arial"/>
          <w:b/>
          <w:color w:val="000000" w:themeColor="text1"/>
          <w:sz w:val="20"/>
          <w:szCs w:val="20"/>
        </w:rPr>
      </w:pPr>
      <w:r>
        <w:rPr>
          <w:rFonts w:ascii="Arial" w:hAnsi="Arial" w:cs="Arial"/>
          <w:b/>
          <w:color w:val="000000" w:themeColor="text1"/>
          <w:sz w:val="20"/>
          <w:szCs w:val="20"/>
        </w:rPr>
        <w:t>1</w:t>
      </w:r>
      <w:r w:rsidR="00023136">
        <w:rPr>
          <w:rFonts w:ascii="Arial" w:hAnsi="Arial" w:cs="Arial"/>
          <w:b/>
          <w:color w:val="000000" w:themeColor="text1"/>
          <w:sz w:val="20"/>
          <w:szCs w:val="20"/>
        </w:rPr>
        <w:t>4</w:t>
      </w:r>
      <w:r w:rsidR="000A375C" w:rsidRPr="009E0549">
        <w:rPr>
          <w:rFonts w:ascii="Arial" w:hAnsi="Arial" w:cs="Arial"/>
          <w:b/>
          <w:color w:val="000000" w:themeColor="text1"/>
          <w:sz w:val="20"/>
          <w:szCs w:val="20"/>
        </w:rPr>
        <w:t>. člen</w:t>
      </w:r>
    </w:p>
    <w:p w14:paraId="642E17B6" w14:textId="4926197F"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izvajal</w:t>
      </w:r>
      <w:r w:rsidR="00023136">
        <w:rPr>
          <w:rFonts w:ascii="Arial" w:hAnsi="Arial" w:cs="Arial"/>
          <w:color w:val="000000" w:themeColor="text1"/>
          <w:sz w:val="20"/>
          <w:szCs w:val="20"/>
        </w:rPr>
        <w:t xml:space="preserve"> </w:t>
      </w:r>
      <w:r w:rsidR="00023136" w:rsidRPr="0054437B">
        <w:rPr>
          <w:rFonts w:ascii="Arial" w:hAnsi="Arial" w:cs="Arial"/>
          <w:sz w:val="20"/>
          <w:szCs w:val="20"/>
        </w:rPr>
        <w:t>dela</w:t>
      </w:r>
      <w:r w:rsidR="00023136">
        <w:rPr>
          <w:rFonts w:ascii="Arial" w:hAnsi="Arial" w:cs="Arial"/>
          <w:color w:val="000000" w:themeColor="text1"/>
          <w:sz w:val="20"/>
          <w:szCs w:val="20"/>
        </w:rPr>
        <w:t xml:space="preserve"> </w:t>
      </w:r>
      <w:r w:rsidRPr="009E0549">
        <w:rPr>
          <w:rFonts w:ascii="Arial" w:hAnsi="Arial" w:cs="Arial"/>
          <w:color w:val="000000" w:themeColor="text1"/>
          <w:sz w:val="20"/>
          <w:szCs w:val="20"/>
        </w:rPr>
        <w:t>po tej pogodbi po pravilih stroke v skladu z navodili naročnika</w:t>
      </w:r>
      <w:r w:rsidR="00795D09">
        <w:rPr>
          <w:rFonts w:ascii="Arial" w:hAnsi="Arial" w:cs="Arial"/>
          <w:color w:val="000000" w:themeColor="text1"/>
          <w:sz w:val="20"/>
          <w:szCs w:val="20"/>
        </w:rPr>
        <w:t>,</w:t>
      </w:r>
      <w:r w:rsidR="00795D09" w:rsidRPr="00795D09">
        <w:t xml:space="preserve"> </w:t>
      </w:r>
      <w:r w:rsidR="00795D09" w:rsidRPr="00B32A00">
        <w:rPr>
          <w:rFonts w:ascii="Arial" w:hAnsi="Arial" w:cs="Arial"/>
          <w:sz w:val="20"/>
          <w:szCs w:val="20"/>
        </w:rPr>
        <w:t xml:space="preserve">ustreznimi tehničnimi predpisi in standardi ter Splošnimi okoljevarstvenimi pogoji za pogodbenike Slovenskih železnic, ki so opredeljeni v PRILOGI in so sestavni del te pogodbe,  </w:t>
      </w:r>
      <w:r w:rsidRPr="00B32A00">
        <w:rPr>
          <w:rFonts w:ascii="Arial" w:hAnsi="Arial" w:cs="Arial"/>
          <w:sz w:val="20"/>
          <w:szCs w:val="20"/>
        </w:rPr>
        <w:t xml:space="preserve">s skrbnostjo dobrega gospodarja </w:t>
      </w:r>
      <w:r w:rsidRPr="009E0549">
        <w:rPr>
          <w:rFonts w:ascii="Arial" w:hAnsi="Arial" w:cs="Arial"/>
          <w:color w:val="000000" w:themeColor="text1"/>
          <w:sz w:val="20"/>
          <w:szCs w:val="20"/>
        </w:rPr>
        <w:t>in v pogodbenem roku,</w:t>
      </w:r>
    </w:p>
    <w:p w14:paraId="57508E83" w14:textId="595320AF"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pooblaščenemu zastopniku naročnika omogočil vpogled v izvajanje pogodbenih</w:t>
      </w:r>
      <w:r w:rsidR="00023136">
        <w:rPr>
          <w:rFonts w:ascii="Arial" w:hAnsi="Arial" w:cs="Arial"/>
          <w:color w:val="000000" w:themeColor="text1"/>
          <w:sz w:val="20"/>
          <w:szCs w:val="20"/>
        </w:rPr>
        <w:t xml:space="preserve"> </w:t>
      </w:r>
      <w:r w:rsidR="00023136" w:rsidRPr="0054437B">
        <w:rPr>
          <w:rFonts w:ascii="Arial" w:hAnsi="Arial" w:cs="Arial"/>
          <w:sz w:val="20"/>
          <w:szCs w:val="20"/>
        </w:rPr>
        <w:t>del</w:t>
      </w:r>
      <w:r w:rsidRPr="0054437B">
        <w:rPr>
          <w:rFonts w:ascii="Arial" w:hAnsi="Arial" w:cs="Arial"/>
          <w:sz w:val="20"/>
          <w:szCs w:val="20"/>
        </w:rPr>
        <w:t xml:space="preserve"> </w:t>
      </w:r>
      <w:r w:rsidRPr="009E0549">
        <w:rPr>
          <w:rFonts w:ascii="Arial" w:hAnsi="Arial" w:cs="Arial"/>
          <w:color w:val="000000" w:themeColor="text1"/>
          <w:sz w:val="20"/>
          <w:szCs w:val="20"/>
        </w:rPr>
        <w:t>ter</w:t>
      </w:r>
      <w:r w:rsidR="0022016A" w:rsidRPr="009E0549">
        <w:rPr>
          <w:rFonts w:ascii="Arial" w:hAnsi="Arial" w:cs="Arial"/>
          <w:color w:val="000000" w:themeColor="text1"/>
          <w:sz w:val="20"/>
          <w:szCs w:val="20"/>
        </w:rPr>
        <w:t>,</w:t>
      </w:r>
      <w:r w:rsidRPr="009E0549">
        <w:rPr>
          <w:rFonts w:ascii="Arial" w:hAnsi="Arial" w:cs="Arial"/>
          <w:color w:val="000000" w:themeColor="text1"/>
          <w:sz w:val="20"/>
          <w:szCs w:val="20"/>
        </w:rPr>
        <w:t xml:space="preserve"> da bo upošteval njegova morebitna navodila.</w:t>
      </w:r>
    </w:p>
    <w:p w14:paraId="487818EC" w14:textId="77777777"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a bo naročnika sproti obveščal o vsem, kar bi lahko vplivalo na izvršitev prevzetih obveznosti.</w:t>
      </w:r>
    </w:p>
    <w:p w14:paraId="4260EDB3" w14:textId="760A36F0"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 xml:space="preserve">a nosi polno odgovornost za vestno in kvalitetno opravljeno delo podizvajalcev, enako </w:t>
      </w:r>
      <w:r w:rsidR="00CF1725">
        <w:rPr>
          <w:rFonts w:ascii="Arial" w:hAnsi="Arial" w:cs="Arial"/>
          <w:color w:val="000000" w:themeColor="text1"/>
          <w:sz w:val="20"/>
          <w:szCs w:val="20"/>
        </w:rPr>
        <w:t>kakor da bi ta dela opravil sam,</w:t>
      </w:r>
    </w:p>
    <w:p w14:paraId="1B8BCF4F" w14:textId="2977A60F" w:rsidR="000A375C"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v</w:t>
      </w:r>
      <w:r w:rsidRPr="009E0549">
        <w:rPr>
          <w:rFonts w:ascii="Arial" w:hAnsi="Arial" w:cs="Arial"/>
          <w:color w:val="000000" w:themeColor="text1"/>
          <w:sz w:val="20"/>
          <w:szCs w:val="20"/>
        </w:rPr>
        <w:t xml:space="preserve"> primeru, da odda sprejeto delo podizvajalce</w:t>
      </w:r>
      <w:r w:rsidR="00271222">
        <w:rPr>
          <w:rFonts w:ascii="Arial" w:hAnsi="Arial" w:cs="Arial"/>
          <w:color w:val="000000" w:themeColor="text1"/>
          <w:sz w:val="20"/>
          <w:szCs w:val="20"/>
        </w:rPr>
        <w:t xml:space="preserve">m, ki niso navedeni v ponudbi, </w:t>
      </w:r>
      <w:r w:rsidRPr="009E0549">
        <w:rPr>
          <w:rFonts w:ascii="Arial" w:hAnsi="Arial" w:cs="Arial"/>
          <w:color w:val="000000" w:themeColor="text1"/>
          <w:sz w:val="20"/>
          <w:szCs w:val="20"/>
        </w:rPr>
        <w:t xml:space="preserve">mora pridobiti pisno soglasje naročnika, </w:t>
      </w:r>
    </w:p>
    <w:p w14:paraId="32674D4B" w14:textId="77777777"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bo vodil gradbeni dnevnik  in knjigo obračunskih izmer v skladu z obstoječo veljavno zakonodajo. Gradbeni dnevnik in knjigo obračunskih izmer podpisujeta sproti predstavnika obeh pogodbenih strank,</w:t>
      </w:r>
    </w:p>
    <w:p w14:paraId="5D9CD706" w14:textId="400D0F09" w:rsidR="000A375C" w:rsidRPr="00CF1725" w:rsidRDefault="000A375C" w:rsidP="00556B7D">
      <w:pPr>
        <w:pStyle w:val="Odstavekseznama"/>
        <w:numPr>
          <w:ilvl w:val="0"/>
          <w:numId w:val="14"/>
        </w:numPr>
        <w:jc w:val="both"/>
        <w:rPr>
          <w:rFonts w:ascii="Arial" w:hAnsi="Arial" w:cs="Arial"/>
          <w:color w:val="548DD4" w:themeColor="text2" w:themeTint="99"/>
          <w:sz w:val="20"/>
          <w:szCs w:val="20"/>
        </w:rPr>
      </w:pPr>
      <w:r w:rsidRPr="00CF1725">
        <w:rPr>
          <w:rFonts w:ascii="Arial" w:hAnsi="Arial" w:cs="Arial"/>
          <w:color w:val="7030A0"/>
          <w:sz w:val="20"/>
          <w:szCs w:val="20"/>
        </w:rPr>
        <w:t>d</w:t>
      </w:r>
      <w:r w:rsidRPr="00CF1725">
        <w:rPr>
          <w:rFonts w:ascii="Arial" w:hAnsi="Arial" w:cs="Arial"/>
          <w:color w:val="000000" w:themeColor="text1"/>
          <w:sz w:val="20"/>
          <w:szCs w:val="20"/>
        </w:rPr>
        <w:t>a bo za vsako predlagano spremembo pri izvajanju storitve, za katero meni, da je utemeljena, pridobil pisno soglasje naročnika. V primeru, da se s tem povečuje pogodbena vrednost, je potrebno skleniti aneks k tej pogodbi,</w:t>
      </w:r>
    </w:p>
    <w:p w14:paraId="03D2C5A9" w14:textId="37FE6CF4"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izvajalec se mora nujno pridrževati tudi vseh specifičnih varnostnih predpisov, ki se nanašajo na obstoječe okolje sanacije (predor),</w:t>
      </w:r>
    </w:p>
    <w:p w14:paraId="684179ED" w14:textId="77777777" w:rsidR="005A55CD" w:rsidRPr="002404D6" w:rsidRDefault="005A55CD"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odgovarja za vse poškodbe na obstoječih napravah, če jih je povzročil s svojim delovnim posegom ali s svojimi delavci in podizvajalci. Za vsako tako poškodbo mora poravnati vso nastalo škodo,</w:t>
      </w:r>
    </w:p>
    <w:p w14:paraId="5006AF79" w14:textId="77DBE1DA" w:rsidR="00CF1725" w:rsidRPr="002404D6" w:rsidRDefault="005A55CD"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bo v skladu s pravili stroke po potrebi opravil ustrezna preizkušanja na materialu na svoje stroške. Poleg tega je odgovoren za posledice uporabe materiala ali opreme, ki ne ustreza predpisani kakovosti. V kolikor zaradi nekakovostnega materiala ali opreme ali dela izvajalca ni zagotovljena varnost, ima naročnik pravico zahtevati od izvajalca, da odpravi pomanjkljivosti na svoje stroške.</w:t>
      </w:r>
    </w:p>
    <w:p w14:paraId="6BADF506"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31D448E4" w14:textId="77777777" w:rsidR="00070185" w:rsidRDefault="00070185" w:rsidP="00070185">
      <w:pPr>
        <w:rPr>
          <w:rFonts w:ascii="Arial" w:hAnsi="Arial" w:cs="Arial"/>
          <w:b/>
          <w:color w:val="000000" w:themeColor="text1"/>
          <w:sz w:val="20"/>
          <w:szCs w:val="20"/>
        </w:rPr>
      </w:pPr>
      <w:r>
        <w:rPr>
          <w:rFonts w:ascii="Arial" w:hAnsi="Arial" w:cs="Arial"/>
          <w:b/>
          <w:color w:val="000000" w:themeColor="text1"/>
          <w:sz w:val="20"/>
          <w:szCs w:val="20"/>
        </w:rPr>
        <w:t>X. VIŠJA SILA</w:t>
      </w:r>
    </w:p>
    <w:p w14:paraId="1F1F18AA" w14:textId="4C43FC39" w:rsidR="007238E4" w:rsidRPr="00DC01FE" w:rsidRDefault="00137290" w:rsidP="00070185">
      <w:pPr>
        <w:jc w:val="center"/>
        <w:rPr>
          <w:rFonts w:ascii="Arial" w:hAnsi="Arial" w:cs="Arial"/>
          <w:b/>
          <w:color w:val="000000" w:themeColor="text1"/>
          <w:sz w:val="20"/>
          <w:szCs w:val="20"/>
        </w:rPr>
      </w:pPr>
      <w:r>
        <w:rPr>
          <w:rFonts w:ascii="Arial" w:hAnsi="Arial" w:cs="Arial"/>
          <w:b/>
          <w:color w:val="000000" w:themeColor="text1"/>
          <w:sz w:val="20"/>
          <w:szCs w:val="20"/>
        </w:rPr>
        <w:t>1</w:t>
      </w:r>
      <w:r w:rsidR="005C7C77">
        <w:rPr>
          <w:rFonts w:ascii="Arial" w:hAnsi="Arial" w:cs="Arial"/>
          <w:b/>
          <w:color w:val="000000" w:themeColor="text1"/>
          <w:sz w:val="20"/>
          <w:szCs w:val="20"/>
        </w:rPr>
        <w:t>5</w:t>
      </w:r>
      <w:r w:rsidR="007238E4" w:rsidRPr="00DC01FE">
        <w:rPr>
          <w:rFonts w:ascii="Arial" w:hAnsi="Arial" w:cs="Arial"/>
          <w:b/>
          <w:color w:val="000000" w:themeColor="text1"/>
          <w:sz w:val="20"/>
          <w:szCs w:val="20"/>
        </w:rPr>
        <w:t>. člen</w:t>
      </w:r>
    </w:p>
    <w:p w14:paraId="42644B97" w14:textId="7D2F4F00" w:rsidR="007238E4" w:rsidRPr="003F10B6"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r w:rsidRPr="00A7254C">
        <w:rPr>
          <w:rFonts w:ascii="Arial" w:hAnsi="Arial" w:cs="Arial"/>
          <w:color w:val="FF0000"/>
          <w:sz w:val="20"/>
          <w:szCs w:val="20"/>
        </w:rPr>
        <w:t>.</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5C7E30BF" w14:textId="77777777" w:rsidR="007238E4" w:rsidRPr="00DC01FE" w:rsidRDefault="007238E4" w:rsidP="007238E4">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t>Nobena od pogodbenih strank ni odgovorna za neizpolnitev katerekoli izmed svojih obveznosti iz razlogov, ki so posledica višje sile.</w:t>
      </w:r>
    </w:p>
    <w:p w14:paraId="52BC95BB"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17F72B70" w14:textId="3E743022"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bCs/>
          <w:color w:val="000000" w:themeColor="text1"/>
          <w:sz w:val="20"/>
          <w:szCs w:val="20"/>
        </w:rPr>
        <w:t>X</w:t>
      </w:r>
      <w:r w:rsidR="007238E4" w:rsidRPr="009E0549">
        <w:rPr>
          <w:rFonts w:ascii="Arial" w:hAnsi="Arial" w:cs="Arial"/>
          <w:b/>
          <w:bCs/>
          <w:color w:val="000000" w:themeColor="text1"/>
          <w:sz w:val="20"/>
          <w:szCs w:val="20"/>
        </w:rPr>
        <w:t>I</w:t>
      </w:r>
      <w:r w:rsidRPr="009E0549">
        <w:rPr>
          <w:rFonts w:ascii="Arial" w:hAnsi="Arial" w:cs="Arial"/>
          <w:b/>
          <w:bCs/>
          <w:color w:val="000000" w:themeColor="text1"/>
          <w:sz w:val="20"/>
          <w:szCs w:val="20"/>
        </w:rPr>
        <w:t xml:space="preserve">. </w:t>
      </w:r>
      <w:r w:rsidRPr="009E0549">
        <w:rPr>
          <w:rFonts w:ascii="Arial" w:hAnsi="Arial" w:cs="Arial"/>
          <w:b/>
          <w:color w:val="000000" w:themeColor="text1"/>
          <w:sz w:val="20"/>
          <w:szCs w:val="20"/>
        </w:rPr>
        <w:t>GARANCIJSKA DOBA</w:t>
      </w:r>
    </w:p>
    <w:p w14:paraId="004A19BE"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35CA4E63" w14:textId="3808FB8E"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5C7C77">
        <w:rPr>
          <w:rFonts w:ascii="Arial" w:hAnsi="Arial" w:cs="Arial"/>
          <w:b/>
          <w:sz w:val="20"/>
          <w:szCs w:val="20"/>
        </w:rPr>
        <w:t>6</w:t>
      </w:r>
      <w:r w:rsidRPr="009E0549">
        <w:rPr>
          <w:rFonts w:ascii="Arial" w:hAnsi="Arial" w:cs="Arial"/>
          <w:b/>
          <w:sz w:val="20"/>
          <w:szCs w:val="20"/>
        </w:rPr>
        <w:t>. člen</w:t>
      </w:r>
    </w:p>
    <w:p w14:paraId="59CCADF4" w14:textId="6147FCA9" w:rsidR="000A375C" w:rsidRPr="009E0549" w:rsidRDefault="000A375C" w:rsidP="000A375C">
      <w:pPr>
        <w:spacing w:after="0" w:line="240" w:lineRule="auto"/>
        <w:jc w:val="both"/>
        <w:rPr>
          <w:rFonts w:ascii="Arial" w:hAnsi="Arial" w:cs="Arial"/>
          <w:color w:val="000000" w:themeColor="text1"/>
          <w:sz w:val="20"/>
          <w:szCs w:val="20"/>
        </w:rPr>
      </w:pPr>
      <w:r w:rsidRPr="00521BE2">
        <w:rPr>
          <w:rFonts w:ascii="Arial" w:hAnsi="Arial" w:cs="Arial"/>
          <w:sz w:val="20"/>
          <w:szCs w:val="20"/>
        </w:rPr>
        <w:t>Garanc</w:t>
      </w:r>
      <w:r w:rsidR="00271222" w:rsidRPr="00521BE2">
        <w:rPr>
          <w:rFonts w:ascii="Arial" w:hAnsi="Arial" w:cs="Arial"/>
          <w:sz w:val="20"/>
          <w:szCs w:val="20"/>
        </w:rPr>
        <w:t>ijska</w:t>
      </w:r>
      <w:r w:rsidR="00C7060A" w:rsidRPr="00521BE2">
        <w:rPr>
          <w:rFonts w:ascii="Arial" w:hAnsi="Arial" w:cs="Arial"/>
          <w:sz w:val="20"/>
          <w:szCs w:val="20"/>
        </w:rPr>
        <w:t xml:space="preserve"> doba za izvedena dela je 10 let</w:t>
      </w:r>
      <w:r w:rsidRPr="00521BE2">
        <w:rPr>
          <w:rFonts w:ascii="Arial" w:hAnsi="Arial" w:cs="Arial"/>
          <w:sz w:val="20"/>
          <w:szCs w:val="20"/>
        </w:rPr>
        <w:t xml:space="preserve">, </w:t>
      </w:r>
      <w:r w:rsidRPr="009E0549">
        <w:rPr>
          <w:rFonts w:ascii="Arial" w:hAnsi="Arial" w:cs="Arial"/>
          <w:color w:val="000000" w:themeColor="text1"/>
          <w:sz w:val="20"/>
          <w:szCs w:val="20"/>
        </w:rPr>
        <w:t xml:space="preserve">v okvire katere izvajalec jamči naročniku, da bodo dela, ki so predmet pogodbe, vključno z </w:t>
      </w:r>
      <w:r w:rsidR="00C7060A">
        <w:rPr>
          <w:rFonts w:ascii="Arial" w:hAnsi="Arial" w:cs="Arial"/>
          <w:color w:val="000000" w:themeColor="text1"/>
          <w:sz w:val="20"/>
          <w:szCs w:val="20"/>
        </w:rPr>
        <w:t xml:space="preserve">dobavljeno opremo in materiali, </w:t>
      </w:r>
      <w:r w:rsidRPr="009E0549">
        <w:rPr>
          <w:rFonts w:ascii="Arial" w:hAnsi="Arial" w:cs="Arial"/>
          <w:color w:val="000000" w:themeColor="text1"/>
          <w:sz w:val="20"/>
          <w:szCs w:val="20"/>
        </w:rPr>
        <w:t>v skladu z naročnikovimi zahtevami. Garancijska doba začne teči od izdaje potrdil o prevzemu del.</w:t>
      </w:r>
    </w:p>
    <w:p w14:paraId="1C3A4D26" w14:textId="77777777" w:rsidR="000A375C" w:rsidRPr="009E0549" w:rsidRDefault="000A375C" w:rsidP="000A375C">
      <w:pPr>
        <w:tabs>
          <w:tab w:val="left" w:pos="3710"/>
        </w:tabs>
        <w:spacing w:after="0" w:line="240" w:lineRule="auto"/>
        <w:jc w:val="center"/>
        <w:rPr>
          <w:rFonts w:ascii="Arial" w:hAnsi="Arial" w:cs="Arial"/>
          <w:b/>
          <w:sz w:val="20"/>
          <w:szCs w:val="20"/>
        </w:rPr>
      </w:pPr>
    </w:p>
    <w:p w14:paraId="5CB3632E" w14:textId="77777777" w:rsidR="000A375C" w:rsidRPr="009E0549" w:rsidRDefault="000A375C" w:rsidP="000A375C">
      <w:pPr>
        <w:spacing w:after="0" w:line="240" w:lineRule="auto"/>
        <w:jc w:val="both"/>
        <w:rPr>
          <w:rFonts w:ascii="Arial" w:hAnsi="Arial" w:cs="Arial"/>
          <w:sz w:val="20"/>
          <w:szCs w:val="20"/>
        </w:rPr>
      </w:pPr>
    </w:p>
    <w:p w14:paraId="68F0CE93" w14:textId="0A675A6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XI</w:t>
      </w:r>
      <w:r w:rsidR="007238E4" w:rsidRPr="009E0549">
        <w:rPr>
          <w:rFonts w:ascii="Arial" w:hAnsi="Arial" w:cs="Arial"/>
          <w:b/>
          <w:sz w:val="20"/>
          <w:szCs w:val="20"/>
        </w:rPr>
        <w:t>I</w:t>
      </w:r>
      <w:r w:rsidRPr="009E0549">
        <w:rPr>
          <w:rFonts w:ascii="Arial" w:hAnsi="Arial" w:cs="Arial"/>
          <w:b/>
          <w:sz w:val="20"/>
          <w:szCs w:val="20"/>
        </w:rPr>
        <w:t>. FINANČNO ZAVAROVANJE</w:t>
      </w:r>
    </w:p>
    <w:p w14:paraId="7931C8B2" w14:textId="77777777" w:rsidR="000A375C" w:rsidRPr="009E0549" w:rsidRDefault="000A375C" w:rsidP="000A375C">
      <w:pPr>
        <w:spacing w:after="0" w:line="240" w:lineRule="auto"/>
        <w:jc w:val="both"/>
        <w:rPr>
          <w:rFonts w:ascii="Arial" w:hAnsi="Arial" w:cs="Arial"/>
          <w:b/>
          <w:sz w:val="20"/>
          <w:szCs w:val="20"/>
        </w:rPr>
      </w:pPr>
    </w:p>
    <w:p w14:paraId="05ED5911" w14:textId="6A72320A"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5C7C77">
        <w:rPr>
          <w:rFonts w:ascii="Arial" w:hAnsi="Arial" w:cs="Arial"/>
          <w:b/>
          <w:sz w:val="20"/>
          <w:szCs w:val="20"/>
        </w:rPr>
        <w:t>7</w:t>
      </w:r>
      <w:r w:rsidR="000A375C" w:rsidRPr="009E0549">
        <w:rPr>
          <w:rFonts w:ascii="Arial" w:hAnsi="Arial" w:cs="Arial"/>
          <w:b/>
          <w:sz w:val="20"/>
          <w:szCs w:val="20"/>
        </w:rPr>
        <w:t>. člen</w:t>
      </w:r>
    </w:p>
    <w:p w14:paraId="5E015AAF" w14:textId="23748B7F" w:rsidR="00244D25"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Za vestno in kakovostno izvedbo</w:t>
      </w:r>
      <w:r w:rsidR="00A51262">
        <w:rPr>
          <w:rFonts w:ascii="Arial" w:hAnsi="Arial" w:cs="Arial"/>
          <w:color w:val="000000" w:themeColor="text1"/>
          <w:sz w:val="20"/>
          <w:szCs w:val="20"/>
        </w:rPr>
        <w:t xml:space="preserve"> </w:t>
      </w:r>
      <w:r w:rsidR="00A51262" w:rsidRPr="0054437B">
        <w:rPr>
          <w:rFonts w:ascii="Arial" w:hAnsi="Arial" w:cs="Arial"/>
          <w:sz w:val="20"/>
          <w:szCs w:val="20"/>
        </w:rPr>
        <w:t xml:space="preserve">del </w:t>
      </w:r>
      <w:r w:rsidRPr="009E0549">
        <w:rPr>
          <w:rFonts w:ascii="Arial" w:hAnsi="Arial" w:cs="Arial"/>
          <w:color w:val="000000" w:themeColor="text1"/>
          <w:sz w:val="20"/>
          <w:szCs w:val="20"/>
        </w:rPr>
        <w:t xml:space="preserve">po tej pogodbi bo izvajalec v roku 10 delovnih dni po podpisu pogodbe izročil naročniku SŽ – Infrastruktura, d.o.o., </w:t>
      </w:r>
      <w:r w:rsidR="008F447A" w:rsidRPr="0054437B">
        <w:rPr>
          <w:rFonts w:ascii="Arial" w:hAnsi="Arial" w:cs="Arial"/>
          <w:sz w:val="20"/>
          <w:szCs w:val="20"/>
        </w:rPr>
        <w:t xml:space="preserve">nepreklicno in brezpogojno </w:t>
      </w:r>
      <w:r w:rsidRPr="0054437B">
        <w:rPr>
          <w:rFonts w:ascii="Arial" w:hAnsi="Arial" w:cs="Arial"/>
          <w:sz w:val="20"/>
          <w:szCs w:val="20"/>
        </w:rPr>
        <w:t>bančno</w:t>
      </w:r>
      <w:r w:rsidR="008F447A" w:rsidRPr="0054437B">
        <w:rPr>
          <w:rFonts w:ascii="Arial" w:hAnsi="Arial" w:cs="Arial"/>
          <w:sz w:val="20"/>
          <w:szCs w:val="20"/>
        </w:rPr>
        <w:t xml:space="preserve"> </w:t>
      </w:r>
      <w:r w:rsidRPr="0054437B">
        <w:rPr>
          <w:rFonts w:ascii="Arial" w:hAnsi="Arial" w:cs="Arial"/>
          <w:sz w:val="20"/>
          <w:szCs w:val="20"/>
        </w:rPr>
        <w:t>garancijo</w:t>
      </w:r>
      <w:r w:rsidR="008F447A" w:rsidRPr="0054437B">
        <w:rPr>
          <w:rFonts w:ascii="Arial" w:hAnsi="Arial" w:cs="Arial"/>
          <w:sz w:val="20"/>
          <w:szCs w:val="20"/>
        </w:rPr>
        <w:t xml:space="preserve"> </w:t>
      </w:r>
      <w:r w:rsidRPr="009E0549">
        <w:rPr>
          <w:rFonts w:ascii="Arial" w:hAnsi="Arial" w:cs="Arial"/>
          <w:color w:val="000000" w:themeColor="text1"/>
          <w:sz w:val="20"/>
          <w:szCs w:val="20"/>
        </w:rPr>
        <w:t xml:space="preserve">za dobro izvedbo pogodbenih obveznosti v </w:t>
      </w:r>
      <w:r w:rsidRPr="00271222">
        <w:rPr>
          <w:rFonts w:ascii="Arial" w:hAnsi="Arial" w:cs="Arial"/>
          <w:sz w:val="20"/>
          <w:szCs w:val="20"/>
        </w:rPr>
        <w:t xml:space="preserve">višini </w:t>
      </w:r>
      <w:r w:rsidR="004F65E9" w:rsidRPr="00271222">
        <w:rPr>
          <w:rFonts w:ascii="Arial" w:hAnsi="Arial" w:cs="Arial"/>
          <w:sz w:val="20"/>
          <w:szCs w:val="20"/>
        </w:rPr>
        <w:t xml:space="preserve">5 </w:t>
      </w:r>
      <w:r w:rsidRPr="00271222">
        <w:rPr>
          <w:rFonts w:ascii="Arial" w:hAnsi="Arial" w:cs="Arial"/>
          <w:sz w:val="20"/>
          <w:szCs w:val="20"/>
        </w:rPr>
        <w:t xml:space="preserve">% pogodbene vrednosti z DDV in veljavnostjo </w:t>
      </w:r>
      <w:r w:rsidR="00A51262" w:rsidRPr="0054437B">
        <w:rPr>
          <w:rFonts w:ascii="Arial" w:hAnsi="Arial" w:cs="Arial"/>
          <w:sz w:val="20"/>
          <w:szCs w:val="20"/>
        </w:rPr>
        <w:t xml:space="preserve">vsaj </w:t>
      </w:r>
      <w:r w:rsidRPr="0054437B">
        <w:rPr>
          <w:rFonts w:ascii="Arial" w:hAnsi="Arial" w:cs="Arial"/>
          <w:sz w:val="20"/>
          <w:szCs w:val="20"/>
        </w:rPr>
        <w:t>6</w:t>
      </w:r>
      <w:r w:rsidRPr="00271222">
        <w:rPr>
          <w:rFonts w:ascii="Arial" w:hAnsi="Arial" w:cs="Arial"/>
          <w:sz w:val="20"/>
          <w:szCs w:val="20"/>
        </w:rPr>
        <w:t xml:space="preserve">0 dni </w:t>
      </w:r>
      <w:r w:rsidR="004F65E9" w:rsidRPr="00271222">
        <w:rPr>
          <w:rFonts w:ascii="Arial" w:hAnsi="Arial" w:cs="Arial"/>
          <w:sz w:val="20"/>
          <w:szCs w:val="20"/>
        </w:rPr>
        <w:t>po izteku roka izvedbe</w:t>
      </w:r>
      <w:r w:rsidRPr="00271222">
        <w:rPr>
          <w:rFonts w:ascii="Arial" w:hAnsi="Arial" w:cs="Arial"/>
          <w:sz w:val="20"/>
          <w:szCs w:val="20"/>
        </w:rPr>
        <w:t>.</w:t>
      </w:r>
    </w:p>
    <w:p w14:paraId="3C1D8899" w14:textId="77777777" w:rsidR="00244D25" w:rsidRPr="00271222" w:rsidRDefault="00244D25" w:rsidP="000A375C">
      <w:pPr>
        <w:autoSpaceDE w:val="0"/>
        <w:autoSpaceDN w:val="0"/>
        <w:adjustRightInd w:val="0"/>
        <w:spacing w:after="0" w:line="240" w:lineRule="auto"/>
        <w:jc w:val="both"/>
        <w:rPr>
          <w:rFonts w:ascii="Arial" w:hAnsi="Arial" w:cs="Arial"/>
          <w:sz w:val="20"/>
          <w:szCs w:val="20"/>
        </w:rPr>
      </w:pPr>
    </w:p>
    <w:p w14:paraId="7BE01EEC" w14:textId="12B75C49" w:rsidR="000A375C" w:rsidRPr="009E0549" w:rsidRDefault="005C7C77" w:rsidP="000A375C">
      <w:pPr>
        <w:tabs>
          <w:tab w:val="left" w:pos="3710"/>
        </w:tabs>
        <w:spacing w:after="0" w:line="240" w:lineRule="auto"/>
        <w:jc w:val="center"/>
        <w:rPr>
          <w:rFonts w:ascii="Arial" w:hAnsi="Arial" w:cs="Arial"/>
          <w:b/>
          <w:sz w:val="20"/>
          <w:szCs w:val="20"/>
        </w:rPr>
      </w:pPr>
      <w:r>
        <w:rPr>
          <w:rFonts w:ascii="Arial" w:hAnsi="Arial" w:cs="Arial"/>
          <w:b/>
          <w:sz w:val="20"/>
          <w:szCs w:val="20"/>
        </w:rPr>
        <w:t>18</w:t>
      </w:r>
      <w:r w:rsidR="000A375C" w:rsidRPr="009E0549">
        <w:rPr>
          <w:rFonts w:ascii="Arial" w:hAnsi="Arial" w:cs="Arial"/>
          <w:b/>
          <w:sz w:val="20"/>
          <w:szCs w:val="20"/>
        </w:rPr>
        <w:t>. člen</w:t>
      </w:r>
    </w:p>
    <w:p w14:paraId="600F4954"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457D169F"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p>
    <w:p w14:paraId="6AD9BC4F" w14:textId="535641DC"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Za pokritje teh stroškov bo izvajalec v roku 5 (pet) delovnih dni po zaključku </w:t>
      </w:r>
      <w:r w:rsidRPr="0054437B">
        <w:rPr>
          <w:rFonts w:ascii="Arial" w:hAnsi="Arial" w:cs="Arial"/>
          <w:sz w:val="20"/>
          <w:szCs w:val="20"/>
        </w:rPr>
        <w:t>vseh</w:t>
      </w:r>
      <w:r w:rsidR="00173776" w:rsidRPr="0054437B">
        <w:rPr>
          <w:rFonts w:ascii="Arial" w:hAnsi="Arial" w:cs="Arial"/>
          <w:sz w:val="20"/>
          <w:szCs w:val="20"/>
        </w:rPr>
        <w:t xml:space="preserve"> del </w:t>
      </w:r>
      <w:r w:rsidRPr="009E0549">
        <w:rPr>
          <w:rFonts w:ascii="Arial" w:hAnsi="Arial" w:cs="Arial"/>
          <w:color w:val="000000" w:themeColor="text1"/>
          <w:sz w:val="20"/>
          <w:szCs w:val="20"/>
        </w:rPr>
        <w:t>in izdaje potrdila o prevzemu del izročil naročniku garancijo za odpravo napak v garancijskem roku v obliki menice z menično izjavo ali na naročnikov TRR nakazal denarni depozit</w:t>
      </w:r>
      <w:r w:rsidR="00F724A2" w:rsidRPr="009E0549">
        <w:rPr>
          <w:rFonts w:ascii="Arial" w:hAnsi="Arial" w:cs="Arial"/>
          <w:color w:val="00B050"/>
          <w:sz w:val="20"/>
          <w:szCs w:val="20"/>
        </w:rPr>
        <w:t>,</w:t>
      </w:r>
      <w:r w:rsidRPr="009E0549">
        <w:rPr>
          <w:rFonts w:ascii="Arial" w:hAnsi="Arial" w:cs="Arial"/>
          <w:color w:val="000000" w:themeColor="text1"/>
          <w:sz w:val="20"/>
          <w:szCs w:val="20"/>
        </w:rPr>
        <w:t xml:space="preserve"> v višini 5</w:t>
      </w:r>
      <w:r w:rsidR="00DF0BCD"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 pogodbene vrednosti (z DDV). Veljavnost zavarovanja za odpravo napak v garancijskem roku je 60 dni po prenehanju garancijske dobe. V primeru zavarovanja z nakazilom denarnega depozita na TRR naročnika, bo</w:t>
      </w:r>
      <w:r w:rsidRPr="009E0549">
        <w:rPr>
          <w:rFonts w:ascii="Arial" w:hAnsi="Arial" w:cs="Arial"/>
          <w:sz w:val="20"/>
          <w:szCs w:val="20"/>
        </w:rPr>
        <w:t xml:space="preserve"> naročnik denarni depozit po zaključku veljavnosti zavarovanja vrnil izvajalcu v ne obrestovani višini.</w:t>
      </w:r>
    </w:p>
    <w:p w14:paraId="3E1A07C7" w14:textId="258E7602" w:rsidR="000A375C"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6551FA86" w14:textId="77777777" w:rsidR="0068358D" w:rsidRDefault="0068358D" w:rsidP="000A375C">
      <w:pPr>
        <w:autoSpaceDE w:val="0"/>
        <w:autoSpaceDN w:val="0"/>
        <w:adjustRightInd w:val="0"/>
        <w:spacing w:after="0" w:line="240" w:lineRule="auto"/>
        <w:jc w:val="both"/>
        <w:rPr>
          <w:rFonts w:ascii="Arial" w:hAnsi="Arial" w:cs="Arial"/>
          <w:sz w:val="20"/>
          <w:szCs w:val="20"/>
        </w:rPr>
      </w:pPr>
    </w:p>
    <w:p w14:paraId="2D5C597A" w14:textId="77777777" w:rsidR="007F7BD0" w:rsidRDefault="007F7BD0" w:rsidP="000A375C">
      <w:pPr>
        <w:autoSpaceDE w:val="0"/>
        <w:autoSpaceDN w:val="0"/>
        <w:adjustRightInd w:val="0"/>
        <w:spacing w:after="0" w:line="240" w:lineRule="auto"/>
        <w:jc w:val="both"/>
        <w:rPr>
          <w:rFonts w:ascii="Arial" w:hAnsi="Arial" w:cs="Arial"/>
          <w:sz w:val="20"/>
          <w:szCs w:val="20"/>
        </w:rPr>
      </w:pPr>
    </w:p>
    <w:tbl>
      <w:tblPr>
        <w:tblW w:w="9782" w:type="dxa"/>
        <w:tblInd w:w="-176" w:type="dxa"/>
        <w:tblLayout w:type="fixed"/>
        <w:tblLook w:val="0000" w:firstRow="0" w:lastRow="0" w:firstColumn="0" w:lastColumn="0" w:noHBand="0" w:noVBand="0"/>
      </w:tblPr>
      <w:tblGrid>
        <w:gridCol w:w="9782"/>
      </w:tblGrid>
      <w:tr w:rsidR="007F7BD0" w:rsidRPr="007F7BD0" w14:paraId="7220F105" w14:textId="77777777" w:rsidTr="00751D98">
        <w:trPr>
          <w:trHeight w:val="125"/>
        </w:trPr>
        <w:tc>
          <w:tcPr>
            <w:tcW w:w="9072" w:type="dxa"/>
          </w:tcPr>
          <w:p w14:paraId="3FEB5A1E" w14:textId="7A247720"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XIII. </w:t>
            </w:r>
            <w:r w:rsidR="007F7BD0" w:rsidRPr="002404D6">
              <w:rPr>
                <w:rFonts w:ascii="Arial" w:hAnsi="Arial" w:cs="Arial"/>
                <w:b/>
                <w:sz w:val="20"/>
                <w:szCs w:val="20"/>
              </w:rPr>
              <w:t>ZAVAROVANJE SPLOŠNE ODGOVORNOSTI</w:t>
            </w:r>
          </w:p>
          <w:p w14:paraId="18EDB40C" w14:textId="0345FB7E" w:rsidR="007F7BD0" w:rsidRPr="002404D6" w:rsidRDefault="005C7C77" w:rsidP="0093681D">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19</w:t>
            </w:r>
            <w:r w:rsidR="0093681D" w:rsidRPr="002404D6">
              <w:rPr>
                <w:rFonts w:ascii="Arial" w:hAnsi="Arial" w:cs="Arial"/>
                <w:b/>
                <w:sz w:val="20"/>
                <w:szCs w:val="20"/>
              </w:rPr>
              <w:t>. člen</w:t>
            </w:r>
          </w:p>
        </w:tc>
      </w:tr>
      <w:tr w:rsidR="007F7BD0" w:rsidRPr="007F7BD0" w14:paraId="1F274246" w14:textId="77777777" w:rsidTr="00751D98">
        <w:trPr>
          <w:trHeight w:val="125"/>
        </w:trPr>
        <w:tc>
          <w:tcPr>
            <w:tcW w:w="9072" w:type="dxa"/>
          </w:tcPr>
          <w:p w14:paraId="69BD2F00" w14:textId="53B41DE2"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Izvajalec je dolžan imeti v času trajanje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100.000 €. </w:t>
            </w:r>
          </w:p>
          <w:p w14:paraId="19C113F4"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2CA5DA6" w14:textId="77777777" w:rsidTr="00751D98">
        <w:trPr>
          <w:trHeight w:val="125"/>
        </w:trPr>
        <w:tc>
          <w:tcPr>
            <w:tcW w:w="9072" w:type="dxa"/>
          </w:tcPr>
          <w:p w14:paraId="7BA92005" w14:textId="7BC903B2" w:rsidR="00F84A51" w:rsidRPr="0054437B" w:rsidRDefault="00302E57" w:rsidP="00302E57">
            <w:pPr>
              <w:tabs>
                <w:tab w:val="left" w:pos="0"/>
              </w:tabs>
              <w:contextualSpacing/>
              <w:jc w:val="both"/>
              <w:rPr>
                <w:rFonts w:ascii="Arial" w:hAnsi="Arial" w:cs="Arial"/>
                <w:sz w:val="20"/>
                <w:szCs w:val="20"/>
              </w:rPr>
            </w:pPr>
            <w:r w:rsidRPr="00231C21">
              <w:rPr>
                <w:rFonts w:ascii="Arial" w:hAnsi="Arial" w:cs="Arial"/>
                <w:sz w:val="20"/>
                <w:szCs w:val="20"/>
              </w:rPr>
              <w:t xml:space="preserve">V primeru, da ima </w:t>
            </w:r>
            <w:r w:rsidRPr="0054437B">
              <w:rPr>
                <w:rFonts w:ascii="Arial" w:hAnsi="Arial" w:cs="Arial"/>
                <w:sz w:val="20"/>
                <w:szCs w:val="20"/>
              </w:rPr>
              <w:t>izvajalec podizvajalce, morajo tudi podizvajalci predložiti kopijo police o zavarovanju odgovornosti v skladu s 16. členom Gradbenega zakona (Uradni list RS, št. 199/21, 105/22 – ZZNŠPP in 133/23) glavnemu izvajalcu in naročniku ali drugo dokazilo o ureditvi odgovornosti podizvajalca, in sicer z enotno zavarovalno vsoto najmanj v višini 100.000 €.</w:t>
            </w:r>
          </w:p>
          <w:p w14:paraId="4026279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48B8936" w14:textId="77777777" w:rsidTr="00751D98">
        <w:trPr>
          <w:trHeight w:val="125"/>
        </w:trPr>
        <w:tc>
          <w:tcPr>
            <w:tcW w:w="9072" w:type="dxa"/>
          </w:tcPr>
          <w:p w14:paraId="787751D6" w14:textId="2EE03499"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XIV. </w:t>
            </w:r>
            <w:r w:rsidR="007F7BD0" w:rsidRPr="002404D6">
              <w:rPr>
                <w:rFonts w:ascii="Arial" w:hAnsi="Arial" w:cs="Arial"/>
                <w:b/>
                <w:sz w:val="20"/>
                <w:szCs w:val="20"/>
              </w:rPr>
              <w:t>GRADBENO ZAVAROVANJE</w:t>
            </w:r>
          </w:p>
        </w:tc>
      </w:tr>
      <w:tr w:rsidR="007F7BD0" w:rsidRPr="007F7BD0" w14:paraId="68508DE6" w14:textId="77777777" w:rsidTr="00751D98">
        <w:trPr>
          <w:trHeight w:val="125"/>
        </w:trPr>
        <w:tc>
          <w:tcPr>
            <w:tcW w:w="9072" w:type="dxa"/>
          </w:tcPr>
          <w:p w14:paraId="481BA9DE" w14:textId="273C396F" w:rsidR="007F7BD0" w:rsidRPr="002404D6" w:rsidRDefault="0093681D" w:rsidP="0093681D">
            <w:pPr>
              <w:autoSpaceDE w:val="0"/>
              <w:autoSpaceDN w:val="0"/>
              <w:adjustRightInd w:val="0"/>
              <w:spacing w:after="0" w:line="240" w:lineRule="auto"/>
              <w:jc w:val="center"/>
              <w:rPr>
                <w:rFonts w:ascii="Arial" w:hAnsi="Arial" w:cs="Arial"/>
                <w:sz w:val="20"/>
                <w:szCs w:val="20"/>
              </w:rPr>
            </w:pPr>
            <w:r w:rsidRPr="002404D6">
              <w:rPr>
                <w:rFonts w:ascii="Arial" w:hAnsi="Arial" w:cs="Arial"/>
                <w:b/>
                <w:sz w:val="20"/>
                <w:szCs w:val="20"/>
              </w:rPr>
              <w:t>2</w:t>
            </w:r>
            <w:r w:rsidR="005C7C77">
              <w:rPr>
                <w:rFonts w:ascii="Arial" w:hAnsi="Arial" w:cs="Arial"/>
                <w:b/>
                <w:sz w:val="20"/>
                <w:szCs w:val="20"/>
              </w:rPr>
              <w:t>0</w:t>
            </w:r>
            <w:r w:rsidRPr="002404D6">
              <w:rPr>
                <w:rFonts w:ascii="Arial" w:hAnsi="Arial" w:cs="Arial"/>
                <w:b/>
                <w:sz w:val="20"/>
                <w:szCs w:val="20"/>
              </w:rPr>
              <w:t>. člen</w:t>
            </w:r>
          </w:p>
        </w:tc>
      </w:tr>
      <w:tr w:rsidR="007F7BD0" w:rsidRPr="007F7BD0" w14:paraId="199D91D3" w14:textId="77777777" w:rsidTr="00751D98">
        <w:trPr>
          <w:trHeight w:val="125"/>
        </w:trPr>
        <w:tc>
          <w:tcPr>
            <w:tcW w:w="9072" w:type="dxa"/>
          </w:tcPr>
          <w:p w14:paraId="7560B21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imeti v času veljavnosti te pogodbe (in najmanj do predaje objekta naročniku) sklenjeno gradbeno zavarovanje pod pogoji, določenimi v tem členu pogodbe.</w:t>
            </w:r>
          </w:p>
        </w:tc>
      </w:tr>
      <w:tr w:rsidR="007F7BD0" w:rsidRPr="007F7BD0" w14:paraId="2E6BE30A" w14:textId="77777777" w:rsidTr="00751D98">
        <w:trPr>
          <w:trHeight w:val="125"/>
        </w:trPr>
        <w:tc>
          <w:tcPr>
            <w:tcW w:w="9072" w:type="dxa"/>
          </w:tcPr>
          <w:p w14:paraId="4CF0013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6BAC4ED" w14:textId="77777777" w:rsidTr="00751D98">
        <w:trPr>
          <w:trHeight w:val="125"/>
        </w:trPr>
        <w:tc>
          <w:tcPr>
            <w:tcW w:w="9072" w:type="dxa"/>
          </w:tcPr>
          <w:p w14:paraId="7BF1CFB8"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Višina gradbenega zavarovanja mora obsegati najmanj višino pogodbene vrednosti.</w:t>
            </w:r>
          </w:p>
        </w:tc>
      </w:tr>
      <w:tr w:rsidR="007F7BD0" w:rsidRPr="007F7BD0" w14:paraId="0B84B3F0" w14:textId="77777777" w:rsidTr="00751D98">
        <w:trPr>
          <w:trHeight w:val="125"/>
        </w:trPr>
        <w:tc>
          <w:tcPr>
            <w:tcW w:w="9072" w:type="dxa"/>
          </w:tcPr>
          <w:p w14:paraId="46216DF9"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2FEDD1A" w14:textId="77777777" w:rsidTr="00751D98">
        <w:trPr>
          <w:trHeight w:val="125"/>
        </w:trPr>
        <w:tc>
          <w:tcPr>
            <w:tcW w:w="9072" w:type="dxa"/>
          </w:tcPr>
          <w:p w14:paraId="7CF7C6C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Predmet gradbenega zavarovanje morajo biti naslednje stvari:</w:t>
            </w:r>
          </w:p>
          <w:p w14:paraId="489233F6" w14:textId="2640363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lastRenderedPageBreak/>
              <w:t>- celotni objekt v gradnji, ves gradbeni in instalacijski material ter elektro strojna oprema, ki so namenjeni za vgraditev in so vračunani v predračuns</w:t>
            </w:r>
            <w:r w:rsidR="003A3782" w:rsidRPr="002404D6">
              <w:rPr>
                <w:rFonts w:ascii="Arial" w:hAnsi="Arial" w:cs="Arial"/>
                <w:sz w:val="20"/>
                <w:szCs w:val="20"/>
              </w:rPr>
              <w:t>ki vrednosti gradbenega objekta.</w:t>
            </w:r>
          </w:p>
          <w:p w14:paraId="2BE03285"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080027F" w14:textId="77777777" w:rsidTr="00751D98">
        <w:trPr>
          <w:trHeight w:val="125"/>
        </w:trPr>
        <w:tc>
          <w:tcPr>
            <w:tcW w:w="9072" w:type="dxa"/>
          </w:tcPr>
          <w:p w14:paraId="1674FE8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lastRenderedPageBreak/>
              <w:t>Gradbeno zavarovanje mora kriti uničenje ali poškodbo zavarovanih stvari zaradi naslednjih nevarnosti:</w:t>
            </w:r>
          </w:p>
          <w:p w14:paraId="2155FB02" w14:textId="77125493"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 požar, strela, eksplozija, vihar, toča, izliv vode, mraz, led in sneg, snežni plaz, dež, odtrganje ali zrušenje </w:t>
            </w:r>
            <w:r w:rsidR="003A3782" w:rsidRPr="002404D6">
              <w:rPr>
                <w:rFonts w:ascii="Arial" w:hAnsi="Arial" w:cs="Arial"/>
                <w:sz w:val="20"/>
                <w:szCs w:val="20"/>
              </w:rPr>
              <w:t>zemljišča ter zemeljskega usada,</w:t>
            </w:r>
          </w:p>
          <w:p w14:paraId="7A8B2D67" w14:textId="6D321E42" w:rsidR="007F7BD0" w:rsidRPr="002404D6" w:rsidRDefault="003A3782"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gradbene nezgode.</w:t>
            </w:r>
          </w:p>
          <w:p w14:paraId="4859B2AB"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p w14:paraId="3428137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Za ostale nevarnosti pa, če jim je gradnja izpostavljena v konkretnem primeru in se za to posebej dogovorita pogodbeni stranki.</w:t>
            </w:r>
          </w:p>
        </w:tc>
      </w:tr>
      <w:tr w:rsidR="007F7BD0" w:rsidRPr="007F7BD0" w14:paraId="0D3B32CD" w14:textId="77777777" w:rsidTr="00751D98">
        <w:trPr>
          <w:trHeight w:val="125"/>
        </w:trPr>
        <w:tc>
          <w:tcPr>
            <w:tcW w:w="9072" w:type="dxa"/>
          </w:tcPr>
          <w:p w14:paraId="49EC6713"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1F8348B" w14:textId="77777777" w:rsidTr="00751D98">
        <w:trPr>
          <w:trHeight w:val="125"/>
        </w:trPr>
        <w:tc>
          <w:tcPr>
            <w:tcW w:w="9072" w:type="dxa"/>
          </w:tcPr>
          <w:p w14:paraId="33189AD2" w14:textId="627B74CC"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XV. </w:t>
            </w:r>
            <w:r w:rsidR="007F7BD0" w:rsidRPr="002404D6">
              <w:rPr>
                <w:rFonts w:ascii="Arial" w:hAnsi="Arial" w:cs="Arial"/>
                <w:b/>
                <w:sz w:val="20"/>
                <w:szCs w:val="20"/>
              </w:rPr>
              <w:t>IZROČITEV ZAVAROVALNIH POLIC</w:t>
            </w:r>
          </w:p>
        </w:tc>
      </w:tr>
      <w:tr w:rsidR="007F7BD0" w:rsidRPr="007F7BD0" w14:paraId="5C775E86" w14:textId="77777777" w:rsidTr="00751D98">
        <w:trPr>
          <w:trHeight w:val="125"/>
        </w:trPr>
        <w:tc>
          <w:tcPr>
            <w:tcW w:w="9072" w:type="dxa"/>
          </w:tcPr>
          <w:p w14:paraId="3A049290" w14:textId="1EC2FEA0"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w:t>
            </w:r>
            <w:r w:rsidR="005C7C77">
              <w:rPr>
                <w:rFonts w:ascii="Arial" w:hAnsi="Arial" w:cs="Arial"/>
                <w:b/>
                <w:sz w:val="20"/>
                <w:szCs w:val="20"/>
              </w:rPr>
              <w:t>1</w:t>
            </w:r>
            <w:r w:rsidRPr="002404D6">
              <w:rPr>
                <w:rFonts w:ascii="Arial" w:hAnsi="Arial" w:cs="Arial"/>
                <w:b/>
                <w:sz w:val="20"/>
                <w:szCs w:val="20"/>
              </w:rPr>
              <w:t>. člen</w:t>
            </w:r>
          </w:p>
        </w:tc>
      </w:tr>
      <w:tr w:rsidR="007F7BD0" w:rsidRPr="007F7BD0" w14:paraId="395E37E4" w14:textId="77777777" w:rsidTr="00751D98">
        <w:trPr>
          <w:trHeight w:val="125"/>
        </w:trPr>
        <w:tc>
          <w:tcPr>
            <w:tcW w:w="9072" w:type="dxa"/>
          </w:tcPr>
          <w:p w14:paraId="6A722E11" w14:textId="06CDCA8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naročniku izročiti kopije zavarovalnih polic in vsa  potrdila o p</w:t>
            </w:r>
            <w:r w:rsidR="00250144" w:rsidRPr="002404D6">
              <w:rPr>
                <w:rFonts w:ascii="Arial" w:hAnsi="Arial" w:cs="Arial"/>
                <w:sz w:val="20"/>
                <w:szCs w:val="20"/>
              </w:rPr>
              <w:t xml:space="preserve">lačilu zavarovalne premije iz </w:t>
            </w:r>
            <w:r w:rsidR="0054437B">
              <w:rPr>
                <w:rFonts w:ascii="Arial" w:hAnsi="Arial" w:cs="Arial"/>
                <w:sz w:val="20"/>
                <w:szCs w:val="20"/>
              </w:rPr>
              <w:t>19</w:t>
            </w:r>
            <w:r w:rsidR="00250144" w:rsidRPr="002404D6">
              <w:rPr>
                <w:rFonts w:ascii="Arial" w:hAnsi="Arial" w:cs="Arial"/>
                <w:sz w:val="20"/>
                <w:szCs w:val="20"/>
              </w:rPr>
              <w:t>. in 2</w:t>
            </w:r>
            <w:r w:rsidR="0054437B">
              <w:rPr>
                <w:rFonts w:ascii="Arial" w:hAnsi="Arial" w:cs="Arial"/>
                <w:sz w:val="20"/>
                <w:szCs w:val="20"/>
              </w:rPr>
              <w:t>0</w:t>
            </w:r>
            <w:r w:rsidRPr="002404D6">
              <w:rPr>
                <w:rFonts w:ascii="Arial" w:hAnsi="Arial" w:cs="Arial"/>
                <w:sz w:val="20"/>
                <w:szCs w:val="20"/>
              </w:rPr>
              <w:t>. člena te pogodbe v roku deset (10) dni od podpisa pogodbe.</w:t>
            </w:r>
          </w:p>
        </w:tc>
      </w:tr>
    </w:tbl>
    <w:p w14:paraId="07A9387C" w14:textId="77777777" w:rsidR="000A375C" w:rsidRPr="009E0549" w:rsidRDefault="000A375C" w:rsidP="002404D6">
      <w:pPr>
        <w:tabs>
          <w:tab w:val="left" w:pos="864"/>
        </w:tabs>
        <w:spacing w:after="0" w:line="240" w:lineRule="auto"/>
        <w:ind w:right="-752"/>
        <w:jc w:val="both"/>
        <w:rPr>
          <w:rFonts w:ascii="Arial" w:hAnsi="Arial" w:cs="Arial"/>
          <w:b/>
          <w:sz w:val="20"/>
          <w:szCs w:val="20"/>
        </w:rPr>
      </w:pPr>
    </w:p>
    <w:p w14:paraId="01E8A2B3" w14:textId="3E0E9FF3" w:rsidR="000A375C" w:rsidRPr="009E0549" w:rsidRDefault="000A375C" w:rsidP="000A375C">
      <w:pPr>
        <w:tabs>
          <w:tab w:val="left" w:pos="864"/>
        </w:tabs>
        <w:spacing w:after="0" w:line="240" w:lineRule="auto"/>
        <w:ind w:left="864" w:right="-752" w:hanging="864"/>
        <w:jc w:val="both"/>
        <w:rPr>
          <w:rFonts w:ascii="Arial" w:hAnsi="Arial" w:cs="Arial"/>
          <w:b/>
          <w:sz w:val="20"/>
          <w:szCs w:val="20"/>
        </w:rPr>
      </w:pPr>
      <w:r w:rsidRPr="009E0549">
        <w:rPr>
          <w:rFonts w:ascii="Arial" w:hAnsi="Arial" w:cs="Arial"/>
          <w:b/>
          <w:sz w:val="20"/>
          <w:szCs w:val="20"/>
        </w:rPr>
        <w:t>X</w:t>
      </w:r>
      <w:r w:rsidR="004A33C4">
        <w:rPr>
          <w:rFonts w:ascii="Arial" w:hAnsi="Arial" w:cs="Arial"/>
          <w:b/>
          <w:sz w:val="20"/>
          <w:szCs w:val="20"/>
        </w:rPr>
        <w:t>VI</w:t>
      </w:r>
      <w:r w:rsidRPr="009E0549">
        <w:rPr>
          <w:rFonts w:ascii="Arial" w:hAnsi="Arial" w:cs="Arial"/>
          <w:b/>
          <w:sz w:val="20"/>
          <w:szCs w:val="20"/>
        </w:rPr>
        <w:t xml:space="preserve">. PROTIKORUPCIJSKA KLAVZULA </w:t>
      </w:r>
    </w:p>
    <w:p w14:paraId="54B6629A" w14:textId="08C6E0FB" w:rsidR="000A375C" w:rsidRPr="009E0549" w:rsidRDefault="0093681D" w:rsidP="0093681D">
      <w:pPr>
        <w:tabs>
          <w:tab w:val="left" w:pos="864"/>
        </w:tabs>
        <w:spacing w:after="0" w:line="240" w:lineRule="auto"/>
        <w:ind w:left="864" w:right="-752" w:hanging="864"/>
        <w:rPr>
          <w:rFonts w:ascii="Arial" w:hAnsi="Arial" w:cs="Arial"/>
          <w:b/>
          <w:sz w:val="20"/>
          <w:szCs w:val="20"/>
        </w:rPr>
      </w:pPr>
      <w:r>
        <w:rPr>
          <w:rFonts w:ascii="Arial" w:hAnsi="Arial" w:cs="Arial"/>
          <w:b/>
          <w:sz w:val="20"/>
          <w:szCs w:val="20"/>
        </w:rPr>
        <w:t xml:space="preserve">                                                                               2</w:t>
      </w:r>
      <w:r w:rsidR="005C7C77">
        <w:rPr>
          <w:rFonts w:ascii="Arial" w:hAnsi="Arial" w:cs="Arial"/>
          <w:b/>
          <w:sz w:val="20"/>
          <w:szCs w:val="20"/>
        </w:rPr>
        <w:t>2</w:t>
      </w:r>
      <w:r w:rsidR="000A375C" w:rsidRPr="009E0549">
        <w:rPr>
          <w:rFonts w:ascii="Arial" w:hAnsi="Arial" w:cs="Arial"/>
          <w:b/>
          <w:sz w:val="20"/>
          <w:szCs w:val="20"/>
        </w:rPr>
        <w:t>. člen</w:t>
      </w:r>
    </w:p>
    <w:p w14:paraId="73F182EA" w14:textId="0393CFA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 podlagi Zakona o integriteti in preprečevanju korupcije </w:t>
      </w:r>
      <w:r w:rsidR="00447F0C">
        <w:rPr>
          <w:rFonts w:ascii="Arial" w:hAnsi="Arial" w:cs="Arial"/>
          <w:sz w:val="20"/>
          <w:szCs w:val="20"/>
        </w:rPr>
        <w:t>(</w:t>
      </w:r>
      <w:proofErr w:type="spellStart"/>
      <w:r w:rsidR="00447F0C" w:rsidRPr="00447F0C">
        <w:rPr>
          <w:rFonts w:ascii="Arial" w:hAnsi="Arial" w:cs="Arial"/>
          <w:sz w:val="20"/>
          <w:szCs w:val="20"/>
        </w:rPr>
        <w:t>ZIntPK</w:t>
      </w:r>
      <w:proofErr w:type="spellEnd"/>
      <w:r w:rsidR="00447F0C" w:rsidRPr="00447F0C">
        <w:rPr>
          <w:rFonts w:ascii="Arial" w:hAnsi="Arial" w:cs="Arial"/>
          <w:sz w:val="20"/>
          <w:szCs w:val="20"/>
        </w:rPr>
        <w:t xml:space="preserve">, Ur. I. RS, št. 69/11-UPB2, 158/20 in 3/22 — </w:t>
      </w:r>
      <w:proofErr w:type="spellStart"/>
      <w:r w:rsidR="00447F0C" w:rsidRPr="00447F0C">
        <w:rPr>
          <w:rFonts w:ascii="Arial" w:hAnsi="Arial" w:cs="Arial"/>
          <w:sz w:val="20"/>
          <w:szCs w:val="20"/>
        </w:rPr>
        <w:t>ZDeb</w:t>
      </w:r>
      <w:proofErr w:type="spellEnd"/>
      <w:r w:rsidR="00447F0C" w:rsidRPr="00447F0C">
        <w:rPr>
          <w:rFonts w:ascii="Arial" w:hAnsi="Arial" w:cs="Arial"/>
          <w:sz w:val="20"/>
          <w:szCs w:val="20"/>
        </w:rPr>
        <w:t xml:space="preserve"> ter 16/23 — </w:t>
      </w:r>
      <w:proofErr w:type="spellStart"/>
      <w:r w:rsidR="00447F0C" w:rsidRPr="00447F0C">
        <w:rPr>
          <w:rFonts w:ascii="Arial" w:hAnsi="Arial" w:cs="Arial"/>
          <w:sz w:val="20"/>
          <w:szCs w:val="20"/>
        </w:rPr>
        <w:t>ZZPr</w:t>
      </w:r>
      <w:proofErr w:type="spellEnd"/>
      <w:r w:rsidR="00447F0C" w:rsidRPr="00447F0C">
        <w:rPr>
          <w:rFonts w:ascii="Arial" w:hAnsi="Arial" w:cs="Arial"/>
          <w:sz w:val="20"/>
          <w:szCs w:val="20"/>
        </w:rPr>
        <w:t>)</w:t>
      </w:r>
      <w:r w:rsidR="00447F0C">
        <w:rPr>
          <w:rFonts w:ascii="Arial" w:hAnsi="Arial" w:cs="Arial"/>
          <w:sz w:val="20"/>
          <w:szCs w:val="20"/>
        </w:rPr>
        <w:t xml:space="preserve"> </w:t>
      </w:r>
      <w:r w:rsidRPr="009E0549">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CAD3F89" w14:textId="77777777" w:rsidR="000A375C"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6D6B2AC1" w14:textId="70E13083"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XVII</w:t>
      </w:r>
      <w:r w:rsidR="000A375C" w:rsidRPr="009E0549">
        <w:rPr>
          <w:rFonts w:ascii="Arial" w:hAnsi="Arial" w:cs="Arial"/>
          <w:b/>
          <w:color w:val="000000" w:themeColor="text1"/>
          <w:sz w:val="20"/>
          <w:szCs w:val="20"/>
        </w:rPr>
        <w:t>. RAZVEZNI POGOJI</w:t>
      </w:r>
    </w:p>
    <w:p w14:paraId="435432F6" w14:textId="4DAA7FDB"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5C7C77">
        <w:rPr>
          <w:rFonts w:ascii="Arial" w:hAnsi="Arial" w:cs="Arial"/>
          <w:b/>
          <w:color w:val="000000" w:themeColor="text1"/>
          <w:sz w:val="20"/>
          <w:szCs w:val="20"/>
        </w:rPr>
        <w:t>3</w:t>
      </w:r>
      <w:r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w:t>
      </w:r>
      <w:proofErr w:type="spellStart"/>
      <w:r w:rsidRPr="009E0549">
        <w:rPr>
          <w:rFonts w:ascii="Arial" w:hAnsi="Arial" w:cs="Arial"/>
          <w:sz w:val="20"/>
          <w:szCs w:val="20"/>
        </w:rPr>
        <w:t>okoljske</w:t>
      </w:r>
      <w:proofErr w:type="spellEnd"/>
      <w:r w:rsidRPr="009E0549">
        <w:rPr>
          <w:rFonts w:ascii="Arial" w:hAnsi="Arial" w:cs="Arial"/>
          <w:sz w:val="20"/>
          <w:szCs w:val="20"/>
        </w:rPr>
        <w:t xml:space="preserve"> ali socialne zakonodaje s strani izvajalca ali podizvajalca ali </w:t>
      </w:r>
    </w:p>
    <w:p w14:paraId="1E8641A6"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opravljanjem dela na podlagi pogodb civilnega prava kljub obstoju elementov delovnega razmerja ali v zvezi z zaposlovanjem na črno </w:t>
      </w:r>
    </w:p>
    <w:p w14:paraId="265141F7" w14:textId="77777777" w:rsidR="00930121" w:rsidRDefault="000A375C" w:rsidP="00930121">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w:t>
      </w:r>
      <w:r w:rsidR="00930121">
        <w:rPr>
          <w:rFonts w:ascii="Arial" w:hAnsi="Arial" w:cs="Arial"/>
          <w:sz w:val="20"/>
          <w:szCs w:val="20"/>
        </w:rPr>
        <w:t xml:space="preserve">ami izrečena globa za prekršek </w:t>
      </w:r>
      <w:r w:rsidRPr="009E0549">
        <w:rPr>
          <w:rFonts w:ascii="Arial" w:hAnsi="Arial" w:cs="Arial"/>
          <w:sz w:val="20"/>
          <w:szCs w:val="20"/>
        </w:rPr>
        <w:t>in pod pogojem, da je od seznanitve s kršitvijo in do izteka veljavnosti pogodbe še najmanj šest mesecev</w:t>
      </w:r>
      <w:r w:rsidR="00930121">
        <w:rPr>
          <w:rFonts w:ascii="Arial" w:hAnsi="Arial" w:cs="Arial"/>
          <w:sz w:val="20"/>
          <w:szCs w:val="20"/>
        </w:rPr>
        <w:t>.</w:t>
      </w:r>
    </w:p>
    <w:p w14:paraId="726460E7" w14:textId="5EF5C80B" w:rsidR="00930121" w:rsidRDefault="00930121" w:rsidP="00930121">
      <w:pPr>
        <w:spacing w:after="0" w:line="240" w:lineRule="auto"/>
        <w:ind w:left="708"/>
        <w:jc w:val="both"/>
        <w:rPr>
          <w:rFonts w:ascii="Arial" w:hAnsi="Arial" w:cs="Arial"/>
          <w:sz w:val="20"/>
          <w:szCs w:val="20"/>
        </w:rPr>
      </w:pPr>
      <w:r w:rsidRPr="00930121">
        <w:rPr>
          <w:rFonts w:ascii="Arial" w:hAnsi="Arial" w:cs="Arial"/>
          <w:sz w:val="20"/>
          <w:szCs w:val="20"/>
        </w:rPr>
        <w:t>V primeru seznanitve naročnika s kršitvijo, bo naročnik ravnal v skladu s tretjo alinejo 4. odstavka 67. člena ZJN-3.</w:t>
      </w:r>
    </w:p>
    <w:p w14:paraId="16083ADF" w14:textId="77777777" w:rsidR="00930121" w:rsidRDefault="00930121" w:rsidP="00930121">
      <w:pPr>
        <w:spacing w:after="0" w:line="240" w:lineRule="auto"/>
        <w:ind w:left="708"/>
        <w:jc w:val="both"/>
        <w:rPr>
          <w:rFonts w:ascii="Arial" w:hAnsi="Arial" w:cs="Arial"/>
          <w:sz w:val="20"/>
          <w:szCs w:val="20"/>
        </w:rPr>
      </w:pPr>
    </w:p>
    <w:p w14:paraId="3931932E" w14:textId="3D3AA3AC" w:rsidR="00930121" w:rsidRPr="00930121" w:rsidRDefault="00930121" w:rsidP="00930121">
      <w:pPr>
        <w:jc w:val="both"/>
        <w:rPr>
          <w:rFonts w:ascii="Arial" w:hAnsi="Arial" w:cs="Arial"/>
          <w:strike/>
          <w:sz w:val="20"/>
          <w:szCs w:val="20"/>
        </w:rPr>
      </w:pPr>
      <w:r w:rsidRPr="000344EF">
        <w:rPr>
          <w:rFonts w:ascii="Arial" w:hAnsi="Arial" w:cs="Arial"/>
          <w:sz w:val="20"/>
          <w:szCs w:val="20"/>
        </w:rPr>
        <w:t>V primeru izpolnitve okoliščine in pogojev iz prejšnjega odstavka se šteje, da je pogodba razvezana z dnem sklenitve nove pogodbe o izvedbi javnega naročila</w:t>
      </w:r>
      <w:r w:rsidRPr="00930121">
        <w:rPr>
          <w:rFonts w:ascii="Arial" w:hAnsi="Arial" w:cs="Arial"/>
          <w:sz w:val="20"/>
          <w:szCs w:val="20"/>
        </w:rPr>
        <w:t>,</w:t>
      </w:r>
      <w:r w:rsidRPr="00930121">
        <w:t xml:space="preserve"> </w:t>
      </w:r>
      <w:r w:rsidRPr="00930121">
        <w:rPr>
          <w:rFonts w:ascii="Arial" w:hAnsi="Arial" w:cs="Arial"/>
          <w:sz w:val="20"/>
          <w:szCs w:val="20"/>
        </w:rPr>
        <w:t>naročnik pa mora nov postopek oddaje javnega naročila začeti nemudoma, vendar najkasneje v 60 dneh od seznanitve s kršitvijo</w:t>
      </w:r>
      <w:r w:rsidR="004277C3">
        <w:rPr>
          <w:rFonts w:ascii="Arial" w:hAnsi="Arial" w:cs="Arial"/>
          <w:sz w:val="20"/>
          <w:szCs w:val="20"/>
        </w:rPr>
        <w:t>.</w:t>
      </w:r>
    </w:p>
    <w:p w14:paraId="31547B47" w14:textId="0FFF79B6" w:rsidR="00A66A8F" w:rsidRPr="008A69E9" w:rsidRDefault="00930121" w:rsidP="008A69E9">
      <w:pPr>
        <w:jc w:val="both"/>
        <w:rPr>
          <w:rFonts w:ascii="Arial" w:hAnsi="Arial" w:cs="Arial"/>
          <w:sz w:val="20"/>
          <w:szCs w:val="20"/>
        </w:rPr>
      </w:pPr>
      <w:r w:rsidRPr="00930121">
        <w:rPr>
          <w:rFonts w:ascii="Arial" w:hAnsi="Arial" w:cs="Arial"/>
          <w:sz w:val="20"/>
          <w:szCs w:val="20"/>
        </w:rPr>
        <w:t>Če naročnik v roku 60 dni od seznanitve s kršitvijo ne začne novega postopka javnega naročila, se šteje, da je pogodba razvezana šestdeseti dan od seznanitve s kršitvijo.</w:t>
      </w:r>
    </w:p>
    <w:p w14:paraId="2980DD9B" w14:textId="320CD502"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lastRenderedPageBreak/>
        <w:t>XV</w:t>
      </w:r>
      <w:r w:rsidR="004A33C4">
        <w:rPr>
          <w:rFonts w:ascii="Arial" w:hAnsi="Arial" w:cs="Arial"/>
          <w:b/>
          <w:color w:val="000000" w:themeColor="text1"/>
          <w:sz w:val="20"/>
          <w:szCs w:val="20"/>
        </w:rPr>
        <w:t>III</w:t>
      </w:r>
      <w:r w:rsidRPr="009E0549">
        <w:rPr>
          <w:rFonts w:ascii="Arial" w:hAnsi="Arial" w:cs="Arial"/>
          <w:b/>
          <w:color w:val="000000" w:themeColor="text1"/>
          <w:sz w:val="20"/>
          <w:szCs w:val="20"/>
        </w:rPr>
        <w:t>. SPREMEMBE IN DOPOLNITVE POGODBE</w:t>
      </w:r>
    </w:p>
    <w:p w14:paraId="4FC25788" w14:textId="77777777" w:rsidR="000A375C" w:rsidRPr="009E0549" w:rsidRDefault="000A375C" w:rsidP="000A375C">
      <w:pPr>
        <w:spacing w:after="0" w:line="240" w:lineRule="auto"/>
        <w:jc w:val="both"/>
        <w:rPr>
          <w:rFonts w:ascii="Arial" w:hAnsi="Arial" w:cs="Arial"/>
          <w:b/>
          <w:color w:val="000000" w:themeColor="text1"/>
          <w:sz w:val="20"/>
          <w:szCs w:val="20"/>
        </w:rPr>
      </w:pPr>
    </w:p>
    <w:p w14:paraId="6DA4CD2D" w14:textId="5FD8182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5C7C77">
        <w:rPr>
          <w:rFonts w:ascii="Arial" w:hAnsi="Arial" w:cs="Arial"/>
          <w:b/>
          <w:color w:val="000000" w:themeColor="text1"/>
          <w:sz w:val="20"/>
          <w:szCs w:val="20"/>
        </w:rPr>
        <w:t>4</w:t>
      </w:r>
      <w:r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AC31D02" w14:textId="30E2C2B9" w:rsidR="0022016A" w:rsidRDefault="000A375C" w:rsidP="00930121">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w:t>
      </w:r>
      <w:r w:rsidR="00930121">
        <w:rPr>
          <w:rFonts w:ascii="Arial" w:hAnsi="Arial" w:cs="Arial"/>
          <w:color w:val="000000" w:themeColor="text1"/>
          <w:sz w:val="20"/>
          <w:szCs w:val="20"/>
        </w:rPr>
        <w:t>elela doseči neveljavna določb</w:t>
      </w:r>
      <w:r w:rsidR="00271222">
        <w:rPr>
          <w:rFonts w:ascii="Arial" w:hAnsi="Arial" w:cs="Arial"/>
          <w:color w:val="000000" w:themeColor="text1"/>
          <w:sz w:val="20"/>
          <w:szCs w:val="20"/>
        </w:rPr>
        <w:t>.</w:t>
      </w:r>
    </w:p>
    <w:p w14:paraId="06550841" w14:textId="77777777" w:rsidR="00271222" w:rsidRPr="00930121" w:rsidRDefault="00271222" w:rsidP="00930121">
      <w:pPr>
        <w:spacing w:after="0" w:line="240" w:lineRule="auto"/>
        <w:jc w:val="both"/>
        <w:rPr>
          <w:rFonts w:ascii="Arial" w:hAnsi="Arial" w:cs="Arial"/>
          <w:color w:val="000000" w:themeColor="text1"/>
          <w:sz w:val="20"/>
          <w:szCs w:val="20"/>
        </w:rPr>
      </w:pPr>
    </w:p>
    <w:p w14:paraId="551541DA" w14:textId="74C53039" w:rsidR="000A375C" w:rsidRPr="009E0549" w:rsidRDefault="004A33C4" w:rsidP="00024394">
      <w:pPr>
        <w:tabs>
          <w:tab w:val="left" w:pos="864"/>
        </w:tabs>
        <w:spacing w:after="0" w:line="240" w:lineRule="auto"/>
        <w:ind w:right="-752"/>
        <w:jc w:val="both"/>
        <w:rPr>
          <w:rFonts w:ascii="Arial" w:hAnsi="Arial" w:cs="Arial"/>
          <w:b/>
          <w:color w:val="000000" w:themeColor="text1"/>
          <w:sz w:val="20"/>
          <w:szCs w:val="20"/>
        </w:rPr>
      </w:pPr>
      <w:r>
        <w:rPr>
          <w:rFonts w:ascii="Arial" w:hAnsi="Arial" w:cs="Arial"/>
          <w:b/>
          <w:color w:val="000000" w:themeColor="text1"/>
          <w:sz w:val="20"/>
          <w:szCs w:val="20"/>
        </w:rPr>
        <w:t>XIX.</w:t>
      </w:r>
      <w:r w:rsidR="0022016A" w:rsidRPr="009E0549">
        <w:rPr>
          <w:rFonts w:ascii="Arial" w:hAnsi="Arial" w:cs="Arial"/>
          <w:b/>
          <w:color w:val="000000" w:themeColor="text1"/>
          <w:sz w:val="20"/>
          <w:szCs w:val="20"/>
        </w:rPr>
        <w:t xml:space="preserve"> SKRBNIKI POGODB</w:t>
      </w:r>
    </w:p>
    <w:p w14:paraId="7D75DB14" w14:textId="2D6278E4"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0F48BD">
        <w:trPr>
          <w:trHeight w:val="125"/>
        </w:trPr>
        <w:tc>
          <w:tcPr>
            <w:tcW w:w="9037" w:type="dxa"/>
          </w:tcPr>
          <w:p w14:paraId="326AEB46" w14:textId="53C513A3" w:rsidR="0022016A" w:rsidRDefault="0022016A" w:rsidP="002404D6">
            <w:pPr>
              <w:spacing w:line="240" w:lineRule="auto"/>
              <w:jc w:val="both"/>
              <w:rPr>
                <w:rFonts w:ascii="Arial" w:hAnsi="Arial" w:cs="Arial"/>
                <w:sz w:val="20"/>
                <w:szCs w:val="20"/>
              </w:rPr>
            </w:pPr>
            <w:r w:rsidRPr="009E0549">
              <w:rPr>
                <w:rFonts w:ascii="Arial" w:hAnsi="Arial" w:cs="Arial"/>
                <w:sz w:val="20"/>
                <w:szCs w:val="20"/>
              </w:rPr>
              <w:t>Ko</w:t>
            </w:r>
            <w:r w:rsidR="000F67EA">
              <w:rPr>
                <w:rFonts w:ascii="Arial" w:hAnsi="Arial" w:cs="Arial"/>
                <w:sz w:val="20"/>
                <w:szCs w:val="20"/>
              </w:rPr>
              <w:t>ntaktna oseba naročnika je………………</w:t>
            </w:r>
            <w:r w:rsidRPr="009E0549">
              <w:rPr>
                <w:rFonts w:ascii="Arial" w:hAnsi="Arial" w:cs="Arial"/>
                <w:sz w:val="20"/>
                <w:szCs w:val="20"/>
              </w:rPr>
              <w:t>,</w:t>
            </w:r>
            <w:r w:rsidRPr="009E0549">
              <w:rPr>
                <w:rFonts w:ascii="Arial" w:hAnsi="Arial" w:cs="Arial"/>
                <w:b/>
                <w:sz w:val="20"/>
                <w:szCs w:val="20"/>
              </w:rPr>
              <w:t xml:space="preserve"> </w:t>
            </w:r>
            <w:r w:rsidR="00D7234D">
              <w:rPr>
                <w:rFonts w:ascii="Arial" w:hAnsi="Arial" w:cs="Arial"/>
                <w:sz w:val="20"/>
                <w:szCs w:val="20"/>
              </w:rPr>
              <w:t>Tel.:</w:t>
            </w:r>
            <w:r w:rsidR="000F67EA">
              <w:rPr>
                <w:rFonts w:ascii="Arial" w:hAnsi="Arial" w:cs="Arial"/>
                <w:sz w:val="20"/>
                <w:szCs w:val="20"/>
              </w:rPr>
              <w:t xml:space="preserve"> ……………</w:t>
            </w:r>
            <w:r w:rsidR="00D7234D">
              <w:rPr>
                <w:rFonts w:ascii="Arial" w:hAnsi="Arial" w:cs="Arial"/>
                <w:sz w:val="20"/>
                <w:szCs w:val="20"/>
              </w:rPr>
              <w:t xml:space="preserve"> </w:t>
            </w:r>
            <w:proofErr w:type="spellStart"/>
            <w:r w:rsidR="00D7234D">
              <w:rPr>
                <w:rFonts w:ascii="Arial" w:hAnsi="Arial" w:cs="Arial"/>
                <w:sz w:val="20"/>
                <w:szCs w:val="20"/>
              </w:rPr>
              <w:t>Mobi</w:t>
            </w:r>
            <w:proofErr w:type="spellEnd"/>
            <w:r w:rsidR="00D7234D">
              <w:rPr>
                <w:rFonts w:ascii="Arial" w:hAnsi="Arial" w:cs="Arial"/>
                <w:sz w:val="20"/>
                <w:szCs w:val="20"/>
              </w:rPr>
              <w:t>:</w:t>
            </w:r>
            <w:r w:rsidR="000F67EA">
              <w:rPr>
                <w:rFonts w:ascii="Arial" w:hAnsi="Arial" w:cs="Arial"/>
                <w:sz w:val="20"/>
                <w:szCs w:val="20"/>
              </w:rPr>
              <w:t>……………….., e-pošta:………………..</w:t>
            </w:r>
          </w:p>
          <w:p w14:paraId="4AD0A76F" w14:textId="0A3FA9F7" w:rsidR="0022016A" w:rsidRDefault="0022016A" w:rsidP="00D7234D">
            <w:pPr>
              <w:spacing w:line="240" w:lineRule="auto"/>
              <w:jc w:val="both"/>
              <w:rPr>
                <w:rFonts w:ascii="Arial" w:hAnsi="Arial" w:cs="Arial"/>
                <w:color w:val="000000" w:themeColor="text1"/>
                <w:sz w:val="20"/>
              </w:rPr>
            </w:pPr>
            <w:r w:rsidRPr="009E0549">
              <w:rPr>
                <w:rFonts w:ascii="Arial" w:hAnsi="Arial" w:cs="Arial"/>
                <w:color w:val="000000" w:themeColor="text1"/>
                <w:sz w:val="20"/>
              </w:rPr>
              <w:t>Skrbnik pogodbe s strani naročnika</w:t>
            </w:r>
            <w:r w:rsidR="000F67EA">
              <w:rPr>
                <w:rFonts w:ascii="Arial" w:hAnsi="Arial" w:cs="Arial"/>
                <w:color w:val="000000" w:themeColor="text1"/>
                <w:sz w:val="20"/>
              </w:rPr>
              <w:t xml:space="preserve"> je…………………, Tel.: …………….</w:t>
            </w:r>
            <w:r w:rsidRPr="009E0549">
              <w:rPr>
                <w:rFonts w:ascii="Arial" w:hAnsi="Arial" w:cs="Arial"/>
                <w:color w:val="000000" w:themeColor="text1"/>
                <w:sz w:val="20"/>
              </w:rPr>
              <w:t>,</w:t>
            </w:r>
            <w:r w:rsidR="006F37B4">
              <w:rPr>
                <w:rFonts w:ascii="Arial" w:hAnsi="Arial" w:cs="Arial"/>
                <w:color w:val="000000" w:themeColor="text1"/>
                <w:sz w:val="20"/>
              </w:rPr>
              <w:t xml:space="preserve"> </w:t>
            </w:r>
            <w:proofErr w:type="spellStart"/>
            <w:r w:rsidR="006F37B4">
              <w:rPr>
                <w:rFonts w:ascii="Arial" w:hAnsi="Arial" w:cs="Arial"/>
                <w:color w:val="000000" w:themeColor="text1"/>
                <w:sz w:val="20"/>
              </w:rPr>
              <w:t>Mobi</w:t>
            </w:r>
            <w:proofErr w:type="spellEnd"/>
            <w:r w:rsidR="006F37B4">
              <w:rPr>
                <w:rFonts w:ascii="Arial" w:hAnsi="Arial" w:cs="Arial"/>
                <w:color w:val="000000" w:themeColor="text1"/>
                <w:sz w:val="20"/>
              </w:rPr>
              <w:t>:</w:t>
            </w:r>
            <w:r w:rsidR="000F67EA">
              <w:rPr>
                <w:rFonts w:ascii="Arial" w:hAnsi="Arial" w:cs="Arial"/>
                <w:color w:val="000000" w:themeColor="text1"/>
                <w:sz w:val="20"/>
              </w:rPr>
              <w:t>…………</w:t>
            </w:r>
            <w:r w:rsidR="006F37B4">
              <w:rPr>
                <w:rFonts w:ascii="Arial" w:hAnsi="Arial" w:cs="Arial"/>
                <w:color w:val="000000" w:themeColor="text1"/>
                <w:sz w:val="20"/>
              </w:rPr>
              <w:t>,</w:t>
            </w:r>
            <w:r w:rsidR="000F67EA">
              <w:rPr>
                <w:rFonts w:ascii="Arial" w:hAnsi="Arial" w:cs="Arial"/>
                <w:color w:val="000000" w:themeColor="text1"/>
                <w:sz w:val="20"/>
              </w:rPr>
              <w:t xml:space="preserve"> e-pošta:………….</w:t>
            </w:r>
          </w:p>
          <w:p w14:paraId="41B42058" w14:textId="77777777" w:rsidR="0022016A" w:rsidRPr="009E0549" w:rsidRDefault="0022016A" w:rsidP="000F48BD">
            <w:pPr>
              <w:spacing w:line="240" w:lineRule="auto"/>
              <w:jc w:val="both"/>
              <w:rPr>
                <w:rFonts w:ascii="Arial" w:hAnsi="Arial" w:cs="Arial"/>
                <w:b/>
                <w:color w:val="000000" w:themeColor="text1"/>
                <w:sz w:val="20"/>
                <w:szCs w:val="20"/>
              </w:rPr>
            </w:pPr>
          </w:p>
        </w:tc>
      </w:tr>
      <w:tr w:rsidR="0022016A" w:rsidRPr="009E0549" w14:paraId="4F3D9F68" w14:textId="77777777" w:rsidTr="000F48BD">
        <w:trPr>
          <w:trHeight w:val="125"/>
        </w:trPr>
        <w:tc>
          <w:tcPr>
            <w:tcW w:w="9037" w:type="dxa"/>
          </w:tcPr>
          <w:p w14:paraId="447FAACD" w14:textId="4C85567E" w:rsidR="0022016A" w:rsidRPr="009E0549" w:rsidRDefault="0022016A" w:rsidP="002404D6">
            <w:pPr>
              <w:spacing w:line="240" w:lineRule="auto"/>
              <w:jc w:val="both"/>
              <w:rPr>
                <w:rFonts w:ascii="Arial" w:hAnsi="Arial" w:cs="Arial"/>
                <w:color w:val="000000" w:themeColor="text1"/>
                <w:sz w:val="20"/>
                <w:szCs w:val="20"/>
              </w:rPr>
            </w:pPr>
            <w:r w:rsidRPr="009E0549">
              <w:rPr>
                <w:rFonts w:ascii="Arial" w:hAnsi="Arial" w:cs="Arial"/>
                <w:color w:val="000000" w:themeColor="text1"/>
                <w:sz w:val="20"/>
              </w:rPr>
              <w:t>Skrbnik pogodbe s strani izvajalca je…………………., Tel.:…………………, e-pošta:………………………</w:t>
            </w:r>
            <w:r w:rsidR="00AC4F0D">
              <w:rPr>
                <w:rFonts w:ascii="Arial" w:hAnsi="Arial" w:cs="Arial"/>
                <w:color w:val="000000" w:themeColor="text1"/>
                <w:sz w:val="20"/>
              </w:rPr>
              <w:t>…</w:t>
            </w:r>
          </w:p>
          <w:p w14:paraId="70C84CF7" w14:textId="77777777" w:rsidR="0022016A" w:rsidRPr="009E0549" w:rsidRDefault="0022016A" w:rsidP="000F48BD">
            <w:pPr>
              <w:spacing w:line="240" w:lineRule="auto"/>
              <w:ind w:left="33"/>
              <w:jc w:val="both"/>
              <w:rPr>
                <w:rFonts w:ascii="Arial" w:hAnsi="Arial" w:cs="Arial"/>
                <w:b/>
                <w:color w:val="000000" w:themeColor="text1"/>
                <w:sz w:val="20"/>
                <w:szCs w:val="20"/>
              </w:rPr>
            </w:pPr>
          </w:p>
        </w:tc>
      </w:tr>
      <w:tr w:rsidR="0022016A" w:rsidRPr="009E0549" w14:paraId="763AE1D9" w14:textId="77777777" w:rsidTr="000F48BD">
        <w:trPr>
          <w:trHeight w:val="125"/>
        </w:trPr>
        <w:tc>
          <w:tcPr>
            <w:tcW w:w="9037" w:type="dxa"/>
          </w:tcPr>
          <w:p w14:paraId="06AEAD4C" w14:textId="4BF7263C" w:rsidR="0022016A" w:rsidRPr="009E0549" w:rsidRDefault="0022016A" w:rsidP="0022016A">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tc>
      </w:tr>
    </w:tbl>
    <w:p w14:paraId="3B10B8C9" w14:textId="77777777" w:rsidR="000A375C" w:rsidRPr="009E0549" w:rsidRDefault="000A375C" w:rsidP="0022016A">
      <w:pPr>
        <w:tabs>
          <w:tab w:val="left" w:pos="864"/>
        </w:tabs>
        <w:spacing w:after="0" w:line="240" w:lineRule="auto"/>
        <w:ind w:right="-752"/>
        <w:jc w:val="both"/>
        <w:rPr>
          <w:rFonts w:ascii="Arial" w:hAnsi="Arial" w:cs="Arial"/>
          <w:b/>
          <w:color w:val="000000" w:themeColor="text1"/>
          <w:sz w:val="20"/>
          <w:szCs w:val="20"/>
        </w:rPr>
      </w:pPr>
    </w:p>
    <w:p w14:paraId="0B8DCCAB" w14:textId="38B0DE31"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XX</w:t>
      </w:r>
      <w:r w:rsidR="000A375C" w:rsidRPr="009E0549">
        <w:rPr>
          <w:rFonts w:ascii="Arial" w:hAnsi="Arial" w:cs="Arial"/>
          <w:b/>
          <w:color w:val="000000" w:themeColor="text1"/>
          <w:sz w:val="20"/>
          <w:szCs w:val="20"/>
        </w:rPr>
        <w:t>. KONČNE DOLOČBE</w:t>
      </w:r>
    </w:p>
    <w:p w14:paraId="59F160D6" w14:textId="6CF97A1E"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5C7C77">
        <w:rPr>
          <w:rFonts w:cs="Arial"/>
          <w:color w:val="000000" w:themeColor="text1"/>
          <w:spacing w:val="0"/>
          <w:kern w:val="0"/>
          <w:sz w:val="20"/>
        </w:rPr>
        <w:t>5</w:t>
      </w:r>
      <w:r w:rsidRPr="009E0549">
        <w:rPr>
          <w:rFonts w:cs="Arial"/>
          <w:color w:val="000000" w:themeColor="text1"/>
          <w:spacing w:val="0"/>
          <w:kern w:val="0"/>
          <w:sz w:val="20"/>
        </w:rPr>
        <w:t>. člen</w:t>
      </w:r>
    </w:p>
    <w:p w14:paraId="1C1CCBB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17C0A48B"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4992A81E"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5C7C77">
        <w:rPr>
          <w:rFonts w:cs="Arial"/>
          <w:color w:val="000000" w:themeColor="text1"/>
          <w:spacing w:val="0"/>
          <w:kern w:val="0"/>
          <w:sz w:val="20"/>
        </w:rPr>
        <w:t>6</w:t>
      </w:r>
      <w:r w:rsidRPr="009E0549">
        <w:rPr>
          <w:rFonts w:cs="Arial"/>
          <w:color w:val="000000" w:themeColor="text1"/>
          <w:spacing w:val="0"/>
          <w:kern w:val="0"/>
          <w:sz w:val="20"/>
        </w:rPr>
        <w:t>. člen</w:t>
      </w:r>
    </w:p>
    <w:p w14:paraId="3C096C17" w14:textId="77777777" w:rsidR="000A375C" w:rsidRPr="009E0549" w:rsidRDefault="000A375C" w:rsidP="000A375C">
      <w:pPr>
        <w:spacing w:after="0" w:line="240" w:lineRule="auto"/>
        <w:jc w:val="both"/>
        <w:rPr>
          <w:rFonts w:ascii="Arial" w:hAnsi="Arial" w:cs="Arial"/>
          <w:bCs/>
          <w:iCs/>
          <w:sz w:val="20"/>
          <w:szCs w:val="20"/>
        </w:rPr>
      </w:pPr>
      <w:r w:rsidRPr="009E0549">
        <w:rPr>
          <w:rFonts w:ascii="Arial" w:hAnsi="Arial" w:cs="Arial"/>
          <w:bCs/>
          <w:iCs/>
          <w:sz w:val="20"/>
          <w:szCs w:val="20"/>
        </w:rPr>
        <w:t xml:space="preserve">Pogodba je sestavljena v štirih (4) enakih izvodih, od katerih prejme izvajalec 1 (en), naročnik pa 3 (tri) izvode. </w:t>
      </w:r>
    </w:p>
    <w:p w14:paraId="508495AE" w14:textId="77777777" w:rsidR="000A375C" w:rsidRPr="009E0549" w:rsidRDefault="000A375C" w:rsidP="000A375C">
      <w:pPr>
        <w:tabs>
          <w:tab w:val="left" w:pos="864"/>
        </w:tabs>
        <w:spacing w:after="0" w:line="240" w:lineRule="auto"/>
        <w:jc w:val="both"/>
        <w:rPr>
          <w:rFonts w:ascii="Arial" w:hAnsi="Arial" w:cs="Arial"/>
          <w:bCs/>
          <w:iCs/>
          <w:strike/>
          <w:color w:val="000000" w:themeColor="text1"/>
          <w:sz w:val="20"/>
          <w:szCs w:val="20"/>
        </w:rPr>
      </w:pPr>
      <w:r w:rsidRPr="009E0549">
        <w:rPr>
          <w:rFonts w:ascii="Arial" w:hAnsi="Arial" w:cs="Arial"/>
          <w:bCs/>
          <w:iCs/>
          <w:color w:val="000000" w:themeColor="text1"/>
          <w:sz w:val="20"/>
          <w:szCs w:val="20"/>
        </w:rPr>
        <w:t>Pogodba stopi v veljavo z dnem, ko jo podpišeta obe pogodbeni stranki in pod pogojem, da izvajalec predloži finančno zavarovanje za dobro izvedbo pogodbenih obveznosti ter velja do izpolnitve pogodbenih obveznosti.</w:t>
      </w:r>
    </w:p>
    <w:p w14:paraId="096F2090" w14:textId="77777777" w:rsidR="000A375C" w:rsidRPr="009E0549" w:rsidRDefault="000A375C" w:rsidP="000A375C">
      <w:pPr>
        <w:spacing w:after="0" w:line="240" w:lineRule="auto"/>
        <w:jc w:val="both"/>
        <w:rPr>
          <w:rFonts w:ascii="Arial" w:hAnsi="Arial" w:cs="Arial"/>
          <w:color w:val="000000" w:themeColor="text1"/>
          <w:sz w:val="20"/>
          <w:szCs w:val="20"/>
        </w:rPr>
      </w:pPr>
    </w:p>
    <w:p w14:paraId="0740DA74" w14:textId="77777777" w:rsidR="000A375C" w:rsidRPr="009E0549" w:rsidRDefault="000A375C" w:rsidP="000A375C">
      <w:pPr>
        <w:spacing w:after="0" w:line="240" w:lineRule="auto"/>
        <w:jc w:val="both"/>
        <w:rPr>
          <w:rFonts w:ascii="Arial" w:hAnsi="Arial" w:cs="Arial"/>
          <w:color w:val="000000" w:themeColor="text1"/>
          <w:sz w:val="20"/>
          <w:szCs w:val="20"/>
        </w:rPr>
      </w:pPr>
    </w:p>
    <w:p w14:paraId="5E09591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Priloge:</w:t>
      </w:r>
    </w:p>
    <w:p w14:paraId="27AB0BF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p>
    <w:p w14:paraId="67F5CE73" w14:textId="1F2F49E7" w:rsidR="000A375C" w:rsidRPr="001F460E"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Priloga 2: </w:t>
      </w:r>
      <w:r w:rsidRPr="009E0549">
        <w:rPr>
          <w:rFonts w:ascii="Arial" w:hAnsi="Arial" w:cs="Arial"/>
          <w:sz w:val="20"/>
          <w:szCs w:val="20"/>
        </w:rPr>
        <w:t>Razpisni obrazec 1</w:t>
      </w:r>
      <w:r w:rsidR="00024394">
        <w:rPr>
          <w:rFonts w:ascii="Arial" w:hAnsi="Arial" w:cs="Arial"/>
          <w:sz w:val="20"/>
          <w:szCs w:val="20"/>
        </w:rPr>
        <w:t>4</w:t>
      </w:r>
      <w:r w:rsidRPr="009E0549">
        <w:rPr>
          <w:rFonts w:ascii="Arial" w:hAnsi="Arial" w:cs="Arial"/>
          <w:sz w:val="20"/>
          <w:szCs w:val="20"/>
        </w:rPr>
        <w:t xml:space="preserve"> - Tehnične zahteve</w:t>
      </w:r>
      <w:r w:rsidR="00DD6300">
        <w:rPr>
          <w:rFonts w:ascii="Arial" w:hAnsi="Arial" w:cs="Arial"/>
          <w:sz w:val="20"/>
          <w:szCs w:val="20"/>
        </w:rPr>
        <w:t xml:space="preserve"> </w:t>
      </w:r>
      <w:r w:rsidR="00F97EA0">
        <w:rPr>
          <w:rFonts w:ascii="Arial" w:hAnsi="Arial" w:cs="Arial"/>
          <w:sz w:val="20"/>
          <w:szCs w:val="20"/>
        </w:rPr>
        <w:t>s prilogami.</w:t>
      </w:r>
    </w:p>
    <w:p w14:paraId="2F545695" w14:textId="1A487499" w:rsidR="00F4424D" w:rsidRDefault="00741AFD" w:rsidP="000A375C">
      <w:pPr>
        <w:spacing w:after="0" w:line="240" w:lineRule="auto"/>
        <w:jc w:val="both"/>
        <w:rPr>
          <w:rFonts w:ascii="Arial" w:hAnsi="Arial" w:cs="Arial"/>
          <w:color w:val="000000" w:themeColor="text1"/>
          <w:sz w:val="20"/>
        </w:rPr>
      </w:pPr>
      <w:r w:rsidRPr="009E0549">
        <w:rPr>
          <w:rFonts w:ascii="Arial" w:hAnsi="Arial" w:cs="Arial"/>
          <w:color w:val="000000" w:themeColor="text1"/>
          <w:sz w:val="20"/>
        </w:rPr>
        <w:t>Priloga 3: Splošni okoljevarstveni pogoji za</w:t>
      </w:r>
      <w:r w:rsidR="00DD6300">
        <w:rPr>
          <w:rFonts w:ascii="Arial" w:hAnsi="Arial" w:cs="Arial"/>
          <w:color w:val="000000" w:themeColor="text1"/>
          <w:sz w:val="20"/>
        </w:rPr>
        <w:t xml:space="preserve"> pogodbenike SŽ</w:t>
      </w:r>
      <w:r w:rsidR="00F97EA0">
        <w:rPr>
          <w:rFonts w:ascii="Arial" w:hAnsi="Arial" w:cs="Arial"/>
          <w:color w:val="000000" w:themeColor="text1"/>
          <w:sz w:val="20"/>
        </w:rPr>
        <w:t>.</w:t>
      </w:r>
    </w:p>
    <w:p w14:paraId="68ADC20F" w14:textId="6CFAA74B" w:rsidR="005C7C77" w:rsidRDefault="005C7C77" w:rsidP="000A375C">
      <w:pPr>
        <w:spacing w:after="0" w:line="240" w:lineRule="auto"/>
        <w:jc w:val="both"/>
        <w:rPr>
          <w:rFonts w:ascii="Arial" w:hAnsi="Arial" w:cs="Arial"/>
          <w:color w:val="000000" w:themeColor="text1"/>
          <w:sz w:val="20"/>
          <w:szCs w:val="20"/>
        </w:rPr>
      </w:pPr>
    </w:p>
    <w:p w14:paraId="66F0CD06" w14:textId="565370A1" w:rsidR="005C7C77" w:rsidRDefault="005C7C77" w:rsidP="000A375C">
      <w:pPr>
        <w:spacing w:after="0" w:line="240" w:lineRule="auto"/>
        <w:jc w:val="both"/>
        <w:rPr>
          <w:rFonts w:ascii="Arial" w:hAnsi="Arial" w:cs="Arial"/>
          <w:color w:val="000000" w:themeColor="text1"/>
          <w:sz w:val="20"/>
          <w:szCs w:val="20"/>
        </w:rPr>
      </w:pPr>
    </w:p>
    <w:p w14:paraId="5A14A681" w14:textId="654490C8" w:rsidR="00FA27C4" w:rsidRDefault="00FA27C4" w:rsidP="000A375C">
      <w:pPr>
        <w:spacing w:after="0" w:line="240" w:lineRule="auto"/>
        <w:jc w:val="both"/>
        <w:rPr>
          <w:rFonts w:ascii="Arial" w:hAnsi="Arial" w:cs="Arial"/>
          <w:color w:val="000000" w:themeColor="text1"/>
          <w:sz w:val="20"/>
          <w:szCs w:val="20"/>
        </w:rPr>
      </w:pPr>
    </w:p>
    <w:p w14:paraId="12733468" w14:textId="77777777" w:rsidR="00FA27C4" w:rsidRPr="00E52F9C" w:rsidRDefault="00FA27C4" w:rsidP="000A375C">
      <w:pPr>
        <w:spacing w:after="0" w:line="240" w:lineRule="auto"/>
        <w:jc w:val="both"/>
        <w:rPr>
          <w:rFonts w:ascii="Arial" w:hAnsi="Arial" w:cs="Arial"/>
          <w:color w:val="000000" w:themeColor="text1"/>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9E0549" w14:paraId="028A55A1" w14:textId="77777777" w:rsidTr="00CA7B74">
        <w:tc>
          <w:tcPr>
            <w:tcW w:w="4888" w:type="dxa"/>
          </w:tcPr>
          <w:p w14:paraId="447117A4" w14:textId="77777777" w:rsidR="00E52F9C" w:rsidRDefault="00E52F9C" w:rsidP="000A375C">
            <w:pPr>
              <w:spacing w:after="0" w:line="240" w:lineRule="auto"/>
              <w:jc w:val="both"/>
              <w:rPr>
                <w:rFonts w:ascii="Arial" w:hAnsi="Arial" w:cs="Arial"/>
                <w:sz w:val="20"/>
                <w:szCs w:val="20"/>
              </w:rPr>
            </w:pPr>
          </w:p>
          <w:p w14:paraId="18880B67" w14:textId="77777777" w:rsidR="00E52F9C" w:rsidRPr="009E0549" w:rsidRDefault="00E52F9C" w:rsidP="000A375C">
            <w:pPr>
              <w:spacing w:after="0" w:line="240" w:lineRule="auto"/>
              <w:jc w:val="both"/>
              <w:rPr>
                <w:rFonts w:ascii="Arial" w:hAnsi="Arial" w:cs="Arial"/>
                <w:sz w:val="20"/>
                <w:szCs w:val="20"/>
              </w:rPr>
            </w:pPr>
          </w:p>
          <w:p w14:paraId="2AE821A2"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 dne ……………</w:t>
            </w:r>
          </w:p>
        </w:tc>
        <w:tc>
          <w:tcPr>
            <w:tcW w:w="4888" w:type="dxa"/>
          </w:tcPr>
          <w:p w14:paraId="265F1CCB" w14:textId="77777777" w:rsidR="00790B58" w:rsidRPr="009E0549" w:rsidRDefault="00790B58" w:rsidP="000A375C">
            <w:pPr>
              <w:spacing w:after="0" w:line="240" w:lineRule="auto"/>
              <w:jc w:val="both"/>
              <w:rPr>
                <w:rFonts w:ascii="Arial" w:hAnsi="Arial" w:cs="Arial"/>
                <w:sz w:val="20"/>
                <w:szCs w:val="20"/>
              </w:rPr>
            </w:pPr>
          </w:p>
          <w:p w14:paraId="29E06287" w14:textId="77777777" w:rsidR="00790B58" w:rsidRPr="009E0549" w:rsidRDefault="00790B58" w:rsidP="000A375C">
            <w:pPr>
              <w:spacing w:after="0" w:line="240" w:lineRule="auto"/>
              <w:jc w:val="both"/>
              <w:rPr>
                <w:rFonts w:ascii="Arial" w:hAnsi="Arial" w:cs="Arial"/>
                <w:sz w:val="20"/>
                <w:szCs w:val="20"/>
              </w:rPr>
            </w:pPr>
          </w:p>
          <w:p w14:paraId="20309329" w14:textId="4E50EB14" w:rsidR="00790B58" w:rsidRPr="009E0549" w:rsidRDefault="00003143" w:rsidP="000A375C">
            <w:pPr>
              <w:spacing w:after="0" w:line="240" w:lineRule="auto"/>
              <w:jc w:val="both"/>
              <w:rPr>
                <w:rFonts w:ascii="Arial" w:hAnsi="Arial" w:cs="Arial"/>
                <w:sz w:val="20"/>
                <w:szCs w:val="20"/>
              </w:rPr>
            </w:pPr>
            <w:r>
              <w:rPr>
                <w:rFonts w:ascii="Arial" w:hAnsi="Arial" w:cs="Arial"/>
                <w:sz w:val="20"/>
                <w:szCs w:val="20"/>
              </w:rPr>
              <w:t xml:space="preserve">                   </w:t>
            </w:r>
            <w:r w:rsidR="00790B58" w:rsidRPr="009E0549">
              <w:rPr>
                <w:rFonts w:ascii="Arial" w:hAnsi="Arial" w:cs="Arial"/>
                <w:sz w:val="20"/>
                <w:szCs w:val="20"/>
              </w:rPr>
              <w:t>V Ljubljani, dne ……………</w:t>
            </w:r>
          </w:p>
        </w:tc>
      </w:tr>
    </w:tbl>
    <w:p w14:paraId="6890452D" w14:textId="77777777" w:rsidR="00930121" w:rsidRPr="009E0549" w:rsidRDefault="00930121" w:rsidP="000A375C">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9E0549" w14:paraId="1C7756AE" w14:textId="77777777" w:rsidTr="00CA7B74">
        <w:trPr>
          <w:jc w:val="center"/>
        </w:trPr>
        <w:tc>
          <w:tcPr>
            <w:tcW w:w="4890" w:type="dxa"/>
          </w:tcPr>
          <w:p w14:paraId="77BB4AFD"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w:t>
            </w:r>
            <w:r w:rsidR="0059220F" w:rsidRPr="009E0549">
              <w:rPr>
                <w:rFonts w:ascii="Arial" w:hAnsi="Arial" w:cs="Arial"/>
                <w:sz w:val="20"/>
                <w:szCs w:val="20"/>
              </w:rPr>
              <w:t>IZVAJALEC</w:t>
            </w:r>
          </w:p>
          <w:p w14:paraId="6738D3AE" w14:textId="77777777" w:rsidR="00790B58" w:rsidRPr="009E0549" w:rsidRDefault="00790B58" w:rsidP="000A375C">
            <w:pPr>
              <w:spacing w:after="0" w:line="240" w:lineRule="auto"/>
              <w:jc w:val="center"/>
              <w:rPr>
                <w:rFonts w:ascii="Arial" w:hAnsi="Arial" w:cs="Arial"/>
                <w:sz w:val="20"/>
                <w:szCs w:val="20"/>
              </w:rPr>
            </w:pPr>
          </w:p>
          <w:p w14:paraId="0A1D9926" w14:textId="77777777" w:rsidR="00790B58" w:rsidRPr="009E0549" w:rsidRDefault="00790B58" w:rsidP="000A375C">
            <w:pPr>
              <w:spacing w:after="0" w:line="240" w:lineRule="auto"/>
              <w:jc w:val="center"/>
              <w:rPr>
                <w:rFonts w:ascii="Arial" w:hAnsi="Arial" w:cs="Arial"/>
                <w:sz w:val="20"/>
                <w:szCs w:val="20"/>
              </w:rPr>
            </w:pPr>
          </w:p>
        </w:tc>
        <w:tc>
          <w:tcPr>
            <w:tcW w:w="4886" w:type="dxa"/>
          </w:tcPr>
          <w:p w14:paraId="2C88FF9A" w14:textId="77777777" w:rsidR="00790B58" w:rsidRPr="009E0549" w:rsidRDefault="0059220F" w:rsidP="000A375C">
            <w:pPr>
              <w:spacing w:after="0" w:line="240" w:lineRule="auto"/>
              <w:jc w:val="center"/>
              <w:rPr>
                <w:rFonts w:ascii="Arial" w:hAnsi="Arial" w:cs="Arial"/>
                <w:sz w:val="20"/>
                <w:szCs w:val="20"/>
              </w:rPr>
            </w:pPr>
            <w:r w:rsidRPr="009E0549">
              <w:rPr>
                <w:rFonts w:ascii="Arial" w:hAnsi="Arial" w:cs="Arial"/>
                <w:sz w:val="20"/>
                <w:szCs w:val="20"/>
              </w:rPr>
              <w:t>NAROČNIK</w:t>
            </w:r>
          </w:p>
          <w:p w14:paraId="1EC284A6" w14:textId="77777777" w:rsidR="00790B58" w:rsidRPr="009E0549" w:rsidRDefault="00790B58" w:rsidP="000A375C">
            <w:pPr>
              <w:spacing w:after="0" w:line="240" w:lineRule="auto"/>
              <w:ind w:right="360"/>
              <w:rPr>
                <w:rFonts w:ascii="Arial" w:hAnsi="Arial" w:cs="Arial"/>
                <w:sz w:val="20"/>
                <w:szCs w:val="20"/>
              </w:rPr>
            </w:pPr>
            <w:r w:rsidRPr="009E0549">
              <w:rPr>
                <w:rFonts w:ascii="Arial" w:hAnsi="Arial" w:cs="Arial"/>
                <w:sz w:val="20"/>
                <w:szCs w:val="20"/>
              </w:rPr>
              <w:t xml:space="preserve">                      SŽ – </w:t>
            </w:r>
            <w:r w:rsidR="0059220F" w:rsidRPr="009E0549">
              <w:rPr>
                <w:rFonts w:ascii="Arial" w:hAnsi="Arial" w:cs="Arial"/>
                <w:sz w:val="20"/>
                <w:szCs w:val="20"/>
              </w:rPr>
              <w:t>Infrastruktura</w:t>
            </w:r>
            <w:r w:rsidRPr="009E0549">
              <w:rPr>
                <w:rFonts w:ascii="Arial" w:hAnsi="Arial" w:cs="Arial"/>
                <w:sz w:val="20"/>
                <w:szCs w:val="20"/>
              </w:rPr>
              <w:t>, d.o.o.</w:t>
            </w:r>
          </w:p>
          <w:p w14:paraId="276795A5" w14:textId="77777777" w:rsidR="00790B58" w:rsidRPr="009E0549" w:rsidRDefault="0059220F" w:rsidP="000A375C">
            <w:pPr>
              <w:spacing w:after="0" w:line="240" w:lineRule="auto"/>
              <w:rPr>
                <w:rFonts w:ascii="Arial" w:hAnsi="Arial" w:cs="Arial"/>
                <w:sz w:val="20"/>
                <w:szCs w:val="20"/>
              </w:rPr>
            </w:pPr>
            <w:r w:rsidRPr="009E0549">
              <w:rPr>
                <w:rFonts w:ascii="Arial" w:hAnsi="Arial" w:cs="Arial"/>
                <w:sz w:val="20"/>
                <w:szCs w:val="20"/>
              </w:rPr>
              <w:t xml:space="preserve">                              Matjaž Kranjc</w:t>
            </w:r>
          </w:p>
          <w:p w14:paraId="4BE49D67"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Direktor              </w:t>
            </w:r>
          </w:p>
        </w:tc>
      </w:tr>
    </w:tbl>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53EA6F34" w14:textId="3514CB2C"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O</w:t>
      </w:r>
      <w:r w:rsidR="0079352D" w:rsidRPr="009E0549">
        <w:rPr>
          <w:rFonts w:ascii="Arial" w:hAnsi="Arial" w:cs="Arial"/>
          <w:b/>
          <w:kern w:val="28"/>
          <w:sz w:val="20"/>
          <w:szCs w:val="20"/>
        </w:rPr>
        <w:t xml:space="preserve">BRAZEC </w:t>
      </w:r>
      <w:r w:rsidR="00F86E05">
        <w:rPr>
          <w:rFonts w:ascii="Arial" w:hAnsi="Arial" w:cs="Arial"/>
          <w:b/>
          <w:kern w:val="28"/>
          <w:sz w:val="20"/>
          <w:szCs w:val="20"/>
        </w:rPr>
        <w:t>4</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6AEECF62"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99485C" w:rsidRPr="0099485C">
        <w:rPr>
          <w:rFonts w:ascii="Arial" w:hAnsi="Arial" w:cs="Arial"/>
          <w:b/>
          <w:sz w:val="20"/>
          <w:szCs w:val="20"/>
        </w:rPr>
        <w:t xml:space="preserve">Vgradnja sider v predorih </w:t>
      </w:r>
      <w:proofErr w:type="spellStart"/>
      <w:r w:rsidR="0099485C" w:rsidRPr="0099485C">
        <w:rPr>
          <w:rFonts w:ascii="Arial" w:hAnsi="Arial" w:cs="Arial"/>
          <w:b/>
          <w:sz w:val="20"/>
          <w:szCs w:val="20"/>
        </w:rPr>
        <w:t>Križiški</w:t>
      </w:r>
      <w:proofErr w:type="spellEnd"/>
      <w:r w:rsidR="0099485C" w:rsidRPr="0099485C">
        <w:rPr>
          <w:rFonts w:ascii="Arial" w:hAnsi="Arial" w:cs="Arial"/>
          <w:b/>
          <w:sz w:val="20"/>
          <w:szCs w:val="20"/>
        </w:rPr>
        <w:t xml:space="preserve">, </w:t>
      </w:r>
      <w:proofErr w:type="spellStart"/>
      <w:r w:rsidR="0099485C" w:rsidRPr="0099485C">
        <w:rPr>
          <w:rFonts w:ascii="Arial" w:hAnsi="Arial" w:cs="Arial"/>
          <w:b/>
          <w:sz w:val="20"/>
          <w:szCs w:val="20"/>
        </w:rPr>
        <w:t>Jurgovec</w:t>
      </w:r>
      <w:proofErr w:type="spellEnd"/>
      <w:r w:rsidR="0099485C" w:rsidRPr="0099485C">
        <w:rPr>
          <w:rFonts w:ascii="Arial" w:hAnsi="Arial" w:cs="Arial"/>
          <w:b/>
          <w:sz w:val="20"/>
          <w:szCs w:val="20"/>
        </w:rPr>
        <w:t xml:space="preserve"> in Ležeški na progi št. 50 Ljubljana – Sežana – </w:t>
      </w:r>
      <w:proofErr w:type="spellStart"/>
      <w:r w:rsidR="0099485C" w:rsidRPr="0099485C">
        <w:rPr>
          <w:rFonts w:ascii="Arial" w:hAnsi="Arial" w:cs="Arial"/>
          <w:b/>
          <w:sz w:val="20"/>
          <w:szCs w:val="20"/>
        </w:rPr>
        <w:t>d.m</w:t>
      </w:r>
      <w:proofErr w:type="spellEnd"/>
      <w:r w:rsidR="0099485C" w:rsidRPr="0099485C">
        <w:rPr>
          <w:rFonts w:ascii="Arial" w:hAnsi="Arial" w:cs="Arial"/>
          <w:b/>
          <w:sz w:val="20"/>
          <w:szCs w:val="20"/>
        </w:rPr>
        <w:t>.«</w:t>
      </w:r>
      <w:r w:rsidR="0099485C">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799B3FB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9E0549" w:rsidRDefault="00044BF7" w:rsidP="00F40E80">
            <w:pPr>
              <w:pStyle w:val="Telo"/>
              <w:keepLines w:val="0"/>
              <w:spacing w:before="0"/>
              <w:rPr>
                <w:rFonts w:ascii="Arial" w:hAnsi="Arial" w:cs="Arial"/>
                <w:i w:val="0"/>
                <w:sz w:val="20"/>
              </w:rPr>
            </w:pPr>
          </w:p>
        </w:tc>
        <w:tc>
          <w:tcPr>
            <w:tcW w:w="3402" w:type="dxa"/>
          </w:tcPr>
          <w:p w14:paraId="58BB388B" w14:textId="77777777" w:rsidR="00044BF7" w:rsidRPr="009E0549" w:rsidRDefault="00044BF7" w:rsidP="00F40E80">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4FA526CA"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sidR="00F86E05">
        <w:rPr>
          <w:rFonts w:ascii="Arial" w:eastAsia="Batang" w:hAnsi="Arial" w:cs="Arial"/>
          <w:b/>
          <w:color w:val="000000"/>
          <w:sz w:val="20"/>
          <w:szCs w:val="20"/>
          <w:lang w:eastAsia="ko-KR"/>
        </w:rPr>
        <w:t>5</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01E90861" w:rsidR="00C50AEF" w:rsidRPr="009E0549" w:rsidRDefault="00C50AEF" w:rsidP="0099485C">
      <w:pPr>
        <w:autoSpaceDE w:val="0"/>
        <w:autoSpaceDN w:val="0"/>
        <w:adjustRightInd w:val="0"/>
        <w:spacing w:before="120" w:after="0" w:line="240" w:lineRule="auto"/>
        <w:jc w:val="both"/>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99485C" w:rsidRPr="0099485C">
        <w:rPr>
          <w:rFonts w:ascii="Arial" w:eastAsia="Batang" w:hAnsi="Arial" w:cs="Arial"/>
          <w:b/>
          <w:color w:val="000000"/>
          <w:sz w:val="20"/>
          <w:szCs w:val="20"/>
          <w:lang w:eastAsia="ko-KR"/>
        </w:rPr>
        <w:t xml:space="preserve">Vgradnja sider v predorih </w:t>
      </w:r>
      <w:proofErr w:type="spellStart"/>
      <w:r w:rsidR="0099485C" w:rsidRPr="0099485C">
        <w:rPr>
          <w:rFonts w:ascii="Arial" w:eastAsia="Batang" w:hAnsi="Arial" w:cs="Arial"/>
          <w:b/>
          <w:color w:val="000000"/>
          <w:sz w:val="20"/>
          <w:szCs w:val="20"/>
          <w:lang w:eastAsia="ko-KR"/>
        </w:rPr>
        <w:t>Križiški</w:t>
      </w:r>
      <w:proofErr w:type="spellEnd"/>
      <w:r w:rsidR="0099485C" w:rsidRPr="0099485C">
        <w:rPr>
          <w:rFonts w:ascii="Arial" w:eastAsia="Batang" w:hAnsi="Arial" w:cs="Arial"/>
          <w:b/>
          <w:color w:val="000000"/>
          <w:sz w:val="20"/>
          <w:szCs w:val="20"/>
          <w:lang w:eastAsia="ko-KR"/>
        </w:rPr>
        <w:t xml:space="preserve">, </w:t>
      </w:r>
      <w:proofErr w:type="spellStart"/>
      <w:r w:rsidR="0099485C" w:rsidRPr="0099485C">
        <w:rPr>
          <w:rFonts w:ascii="Arial" w:eastAsia="Batang" w:hAnsi="Arial" w:cs="Arial"/>
          <w:b/>
          <w:color w:val="000000"/>
          <w:sz w:val="20"/>
          <w:szCs w:val="20"/>
          <w:lang w:eastAsia="ko-KR"/>
        </w:rPr>
        <w:t>Jurgovec</w:t>
      </w:r>
      <w:proofErr w:type="spellEnd"/>
      <w:r w:rsidR="0099485C" w:rsidRPr="0099485C">
        <w:rPr>
          <w:rFonts w:ascii="Arial" w:eastAsia="Batang" w:hAnsi="Arial" w:cs="Arial"/>
          <w:b/>
          <w:color w:val="000000"/>
          <w:sz w:val="20"/>
          <w:szCs w:val="20"/>
          <w:lang w:eastAsia="ko-KR"/>
        </w:rPr>
        <w:t xml:space="preserve"> in Ležeški na progi št. 50 Ljubljana – Sežana – </w:t>
      </w:r>
      <w:proofErr w:type="spellStart"/>
      <w:r w:rsidR="0099485C" w:rsidRPr="0099485C">
        <w:rPr>
          <w:rFonts w:ascii="Arial" w:eastAsia="Batang" w:hAnsi="Arial" w:cs="Arial"/>
          <w:b/>
          <w:color w:val="000000"/>
          <w:sz w:val="20"/>
          <w:szCs w:val="20"/>
          <w:lang w:eastAsia="ko-KR"/>
        </w:rPr>
        <w:t>d.m</w:t>
      </w:r>
      <w:proofErr w:type="spellEnd"/>
      <w:r w:rsidR="0099485C" w:rsidRPr="0099485C">
        <w:rPr>
          <w:rFonts w:ascii="Arial" w:eastAsia="Batang" w:hAnsi="Arial" w:cs="Arial"/>
          <w:b/>
          <w:color w:val="000000"/>
          <w:sz w:val="20"/>
          <w:szCs w:val="20"/>
          <w:lang w:eastAsia="ko-KR"/>
        </w:rPr>
        <w:t>.«</w:t>
      </w:r>
      <w:r w:rsidR="0099485C">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500400E" w14:textId="77777777" w:rsidR="00C50AEF" w:rsidRPr="009E0549" w:rsidRDefault="00C50AEF" w:rsidP="00F40E80">
      <w:pPr>
        <w:spacing w:after="0" w:line="240" w:lineRule="auto"/>
        <w:rPr>
          <w:rFonts w:ascii="Arial" w:hAnsi="Arial" w:cs="Arial"/>
          <w:sz w:val="20"/>
          <w:szCs w:val="20"/>
        </w:rPr>
      </w:pPr>
    </w:p>
    <w:p w14:paraId="65A63339" w14:textId="77777777" w:rsidR="009B3DC2" w:rsidRPr="009E0549" w:rsidRDefault="009B3DC2"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32235D96"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sidR="00F86E05">
        <w:rPr>
          <w:rFonts w:ascii="Arial" w:hAnsi="Arial" w:cs="Arial"/>
          <w:b/>
          <w:sz w:val="20"/>
          <w:szCs w:val="20"/>
        </w:rPr>
        <w:t>6</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TELEFAKS:______________________________________________________</w:t>
      </w:r>
    </w:p>
    <w:p w14:paraId="74A938C8" w14:textId="3DBF22B2"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IDENTIFIKACIJSKA ŠTEVILKA ZA DDV:_____________________________</w:t>
      </w:r>
      <w:r w:rsidR="00000C52">
        <w:rPr>
          <w:rFonts w:ascii="Arial" w:hAnsi="Arial" w:cs="Arial"/>
          <w:sz w:val="20"/>
          <w:szCs w:val="20"/>
        </w:rPr>
        <w:t>__</w:t>
      </w:r>
    </w:p>
    <w:p w14:paraId="1AF4523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 TRANSAKCIJSKEGA RAČUNA:___________________________________</w:t>
      </w:r>
    </w:p>
    <w:p w14:paraId="2A029758" w14:textId="10515061"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MATIČNA ŠTEVILKA:______________________________________________</w:t>
      </w:r>
    </w:p>
    <w:p w14:paraId="4074C783"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ODGOVORNA OSEBA ZA PODPIS POGODBE: _________________________</w:t>
      </w:r>
    </w:p>
    <w:p w14:paraId="126E4B28" w14:textId="1275F3A7" w:rsidR="00044BF7" w:rsidRDefault="00044BF7" w:rsidP="00F40E80">
      <w:pPr>
        <w:autoSpaceDE w:val="0"/>
        <w:autoSpaceDN w:val="0"/>
        <w:adjustRightInd w:val="0"/>
        <w:spacing w:line="240" w:lineRule="auto"/>
        <w:rPr>
          <w:rFonts w:ascii="Arial" w:hAnsi="Arial" w:cs="Arial"/>
          <w:sz w:val="20"/>
          <w:szCs w:val="20"/>
        </w:rPr>
      </w:pPr>
    </w:p>
    <w:p w14:paraId="5210FF58" w14:textId="77777777" w:rsidR="00147BB8" w:rsidRPr="009E0549" w:rsidRDefault="00147BB8"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120BD37" w:rsidR="00044BF7" w:rsidRDefault="00044BF7" w:rsidP="00F40E80">
      <w:pPr>
        <w:pStyle w:val="Noga"/>
        <w:rPr>
          <w:rFonts w:ascii="Arial" w:hAnsi="Arial" w:cs="Arial"/>
          <w:sz w:val="20"/>
          <w:szCs w:val="20"/>
        </w:rPr>
      </w:pPr>
    </w:p>
    <w:p w14:paraId="1007D68D" w14:textId="17BEA489" w:rsidR="00147BB8" w:rsidRDefault="00147BB8" w:rsidP="00F40E80">
      <w:pPr>
        <w:pStyle w:val="Noga"/>
        <w:rPr>
          <w:rFonts w:ascii="Arial" w:hAnsi="Arial" w:cs="Arial"/>
          <w:sz w:val="20"/>
          <w:szCs w:val="20"/>
        </w:rPr>
      </w:pPr>
    </w:p>
    <w:p w14:paraId="07BACFEC" w14:textId="77777777" w:rsidR="00147BB8" w:rsidRPr="009E0549" w:rsidRDefault="00147BB8"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D5C0B07"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sidR="00F86E05">
        <w:rPr>
          <w:rFonts w:ascii="Arial" w:hAnsi="Arial" w:cs="Arial"/>
          <w:b/>
          <w:color w:val="000000"/>
          <w:kern w:val="28"/>
          <w:sz w:val="20"/>
          <w:szCs w:val="20"/>
        </w:rPr>
        <w:t>7</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19695B">
      <w:pPr>
        <w:autoSpaceDE w:val="0"/>
        <w:autoSpaceDN w:val="0"/>
        <w:adjustRightInd w:val="0"/>
        <w:spacing w:line="240" w:lineRule="auto"/>
        <w:jc w:val="both"/>
        <w:rPr>
          <w:rFonts w:ascii="Arial" w:hAnsi="Arial" w:cs="Arial"/>
          <w:b/>
          <w:sz w:val="20"/>
          <w:szCs w:val="20"/>
        </w:rPr>
      </w:pPr>
    </w:p>
    <w:p w14:paraId="2382D4F9" w14:textId="0662DE4B" w:rsidR="00F12AF2" w:rsidRPr="009E0549" w:rsidRDefault="00F12AF2" w:rsidP="0019695B">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00000C52" w:rsidRPr="00000C52">
        <w:rPr>
          <w:rFonts w:ascii="Arial" w:hAnsi="Arial" w:cs="Arial"/>
          <w:b/>
          <w:bCs/>
          <w:sz w:val="20"/>
          <w:szCs w:val="20"/>
        </w:rPr>
        <w:t xml:space="preserve">Vgradnja sider v predorih </w:t>
      </w:r>
      <w:proofErr w:type="spellStart"/>
      <w:r w:rsidR="00000C52" w:rsidRPr="00000C52">
        <w:rPr>
          <w:rFonts w:ascii="Arial" w:hAnsi="Arial" w:cs="Arial"/>
          <w:b/>
          <w:bCs/>
          <w:sz w:val="20"/>
          <w:szCs w:val="20"/>
        </w:rPr>
        <w:t>Križiški</w:t>
      </w:r>
      <w:proofErr w:type="spellEnd"/>
      <w:r w:rsidR="00000C52" w:rsidRPr="00000C52">
        <w:rPr>
          <w:rFonts w:ascii="Arial" w:hAnsi="Arial" w:cs="Arial"/>
          <w:b/>
          <w:bCs/>
          <w:sz w:val="20"/>
          <w:szCs w:val="20"/>
        </w:rPr>
        <w:t xml:space="preserve">, </w:t>
      </w:r>
      <w:proofErr w:type="spellStart"/>
      <w:r w:rsidR="00000C52" w:rsidRPr="00000C52">
        <w:rPr>
          <w:rFonts w:ascii="Arial" w:hAnsi="Arial" w:cs="Arial"/>
          <w:b/>
          <w:bCs/>
          <w:sz w:val="20"/>
          <w:szCs w:val="20"/>
        </w:rPr>
        <w:t>Jurgovec</w:t>
      </w:r>
      <w:proofErr w:type="spellEnd"/>
      <w:r w:rsidR="00000C52" w:rsidRPr="00000C52">
        <w:rPr>
          <w:rFonts w:ascii="Arial" w:hAnsi="Arial" w:cs="Arial"/>
          <w:b/>
          <w:bCs/>
          <w:sz w:val="20"/>
          <w:szCs w:val="20"/>
        </w:rPr>
        <w:t xml:space="preserve"> in Ležeški na progi št. 50 Ljubljana – Sežana – </w:t>
      </w:r>
      <w:proofErr w:type="spellStart"/>
      <w:r w:rsidR="00000C52" w:rsidRPr="00000C52">
        <w:rPr>
          <w:rFonts w:ascii="Arial" w:hAnsi="Arial" w:cs="Arial"/>
          <w:b/>
          <w:bCs/>
          <w:sz w:val="20"/>
          <w:szCs w:val="20"/>
        </w:rPr>
        <w:t>d.m</w:t>
      </w:r>
      <w:proofErr w:type="spellEnd"/>
      <w:r w:rsidR="00000C52" w:rsidRPr="00000C52">
        <w:rPr>
          <w:rFonts w:ascii="Arial" w:hAnsi="Arial" w:cs="Arial"/>
          <w:b/>
          <w:bCs/>
          <w:sz w:val="20"/>
          <w:szCs w:val="20"/>
        </w:rPr>
        <w:t>.«</w:t>
      </w:r>
    </w:p>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1E748590"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8</w:t>
      </w:r>
    </w:p>
    <w:p w14:paraId="339DDC10" w14:textId="77777777" w:rsidR="003657F6" w:rsidRPr="009E0549" w:rsidRDefault="003657F6" w:rsidP="00F40E80">
      <w:pPr>
        <w:pStyle w:val="Odstavekseznama"/>
        <w:spacing w:after="0" w:line="240" w:lineRule="auto"/>
        <w:ind w:left="0"/>
        <w:jc w:val="center"/>
        <w:rPr>
          <w:rFonts w:ascii="Arial" w:hAnsi="Arial" w:cs="Arial"/>
          <w:b/>
          <w:sz w:val="20"/>
          <w:szCs w:val="20"/>
        </w:rPr>
      </w:pPr>
      <w:bookmarkStart w:id="5" w:name="_Toc513809733"/>
      <w:r w:rsidRPr="009E0549">
        <w:rPr>
          <w:rFonts w:ascii="Arial" w:hAnsi="Arial" w:cs="Arial"/>
          <w:b/>
          <w:sz w:val="20"/>
          <w:szCs w:val="20"/>
        </w:rPr>
        <w:t>VZOREC GARANCIJE ZA RESNOST PONUDBE</w:t>
      </w:r>
      <w:bookmarkEnd w:id="5"/>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6" w:name="_Toc513809734"/>
      <w:r w:rsidRPr="009E0549">
        <w:rPr>
          <w:rFonts w:ascii="Arial" w:hAnsi="Arial" w:cs="Arial"/>
          <w:sz w:val="20"/>
          <w:szCs w:val="20"/>
        </w:rPr>
        <w:t>Obrazec zavarovanje za resnost ponudbe po EPGP-758</w:t>
      </w:r>
      <w:bookmarkEnd w:id="6"/>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CDB39A1" w:rsidR="003657F6" w:rsidRDefault="003657F6" w:rsidP="00F40E80">
      <w:pPr>
        <w:pStyle w:val="Odstavekseznama"/>
        <w:spacing w:line="240" w:lineRule="auto"/>
        <w:ind w:left="0"/>
        <w:jc w:val="both"/>
        <w:rPr>
          <w:rFonts w:ascii="Arial" w:hAnsi="Arial" w:cs="Arial"/>
          <w:sz w:val="20"/>
          <w:szCs w:val="20"/>
        </w:rPr>
      </w:pPr>
    </w:p>
    <w:p w14:paraId="013EC07D" w14:textId="5F6B3D92" w:rsidR="00575F1C" w:rsidRDefault="00575F1C" w:rsidP="00F40E80">
      <w:pPr>
        <w:pStyle w:val="Odstavekseznama"/>
        <w:spacing w:line="240" w:lineRule="auto"/>
        <w:ind w:left="0"/>
        <w:jc w:val="both"/>
        <w:rPr>
          <w:rFonts w:ascii="Arial" w:hAnsi="Arial" w:cs="Arial"/>
          <w:sz w:val="20"/>
          <w:szCs w:val="20"/>
        </w:rPr>
      </w:pPr>
    </w:p>
    <w:p w14:paraId="3025F2CB" w14:textId="77777777" w:rsidR="00575F1C" w:rsidRPr="009E0549" w:rsidRDefault="00575F1C"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3F4B3813" w:rsidR="00E04598" w:rsidRPr="009E0549" w:rsidRDefault="00D514DD" w:rsidP="00F40E80">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r w:rsidR="00DC365E"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9</w:t>
      </w:r>
    </w:p>
    <w:p w14:paraId="459F46FB" w14:textId="77777777" w:rsidR="00E04598" w:rsidRPr="009E0549" w:rsidRDefault="00E04598" w:rsidP="00F40E80">
      <w:pPr>
        <w:spacing w:line="240" w:lineRule="auto"/>
        <w:jc w:val="right"/>
        <w:rPr>
          <w:rFonts w:ascii="Arial" w:hAnsi="Arial" w:cs="Arial"/>
          <w:b/>
          <w:color w:val="000000"/>
          <w:kern w:val="28"/>
          <w:sz w:val="20"/>
          <w:szCs w:val="20"/>
        </w:rPr>
      </w:pPr>
    </w:p>
    <w:p w14:paraId="0A72EF97" w14:textId="77777777" w:rsidR="00044BF7" w:rsidRPr="009E0549"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0555E226" w:rsidR="00044BF7" w:rsidRDefault="00044BF7" w:rsidP="00F40E80">
      <w:pPr>
        <w:spacing w:line="240" w:lineRule="auto"/>
        <w:rPr>
          <w:rFonts w:ascii="Arial" w:hAnsi="Arial" w:cs="Arial"/>
          <w:sz w:val="20"/>
          <w:szCs w:val="20"/>
        </w:rPr>
      </w:pPr>
    </w:p>
    <w:p w14:paraId="4AD174A4" w14:textId="60749131" w:rsidR="00CC5235" w:rsidRDefault="00CC5235" w:rsidP="00F40E80">
      <w:pPr>
        <w:spacing w:line="240" w:lineRule="auto"/>
        <w:rPr>
          <w:rFonts w:ascii="Arial" w:hAnsi="Arial" w:cs="Arial"/>
          <w:sz w:val="20"/>
          <w:szCs w:val="20"/>
        </w:rPr>
      </w:pPr>
    </w:p>
    <w:p w14:paraId="72F2E7EE" w14:textId="77777777" w:rsidR="00CC5235" w:rsidRPr="009E0549" w:rsidRDefault="00CC5235"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4406AB58" w:rsidR="00FF218C" w:rsidRPr="009E0549" w:rsidRDefault="00FF218C" w:rsidP="00FF218C">
      <w:pPr>
        <w:spacing w:line="240" w:lineRule="auto"/>
        <w:jc w:val="right"/>
        <w:rPr>
          <w:rFonts w:ascii="Arial" w:hAnsi="Arial" w:cs="Arial"/>
          <w:b/>
          <w:sz w:val="20"/>
          <w:szCs w:val="20"/>
        </w:rPr>
      </w:pPr>
      <w:r w:rsidRPr="009E0549">
        <w:rPr>
          <w:rFonts w:ascii="Arial" w:hAnsi="Arial" w:cs="Arial"/>
          <w:b/>
          <w:sz w:val="20"/>
          <w:szCs w:val="20"/>
        </w:rPr>
        <w:lastRenderedPageBreak/>
        <w:t>OBRAZEC 1</w:t>
      </w:r>
      <w:r w:rsidR="00F86E05">
        <w:rPr>
          <w:rFonts w:ascii="Arial" w:hAnsi="Arial" w:cs="Arial"/>
          <w:b/>
          <w:sz w:val="20"/>
          <w:szCs w:val="20"/>
        </w:rPr>
        <w:t>0</w:t>
      </w:r>
    </w:p>
    <w:p w14:paraId="7CDC9E18" w14:textId="77777777" w:rsidR="00FF218C" w:rsidRPr="009E0549" w:rsidRDefault="00FF218C" w:rsidP="00FF218C">
      <w:pPr>
        <w:spacing w:after="0"/>
        <w:jc w:val="center"/>
        <w:rPr>
          <w:rFonts w:ascii="Arial" w:hAnsi="Arial" w:cs="Arial"/>
          <w:b/>
          <w:color w:val="0D0D0D"/>
          <w:sz w:val="20"/>
          <w:szCs w:val="20"/>
        </w:rPr>
      </w:pPr>
      <w:r w:rsidRPr="009E0549">
        <w:rPr>
          <w:rFonts w:ascii="Arial" w:hAnsi="Arial" w:cs="Arial"/>
          <w:b/>
          <w:color w:val="0D0D0D"/>
          <w:sz w:val="20"/>
          <w:szCs w:val="20"/>
        </w:rPr>
        <w:t>MENIČNA IZJAVA ZA ODPRAVO NAPAK V GARANCIJSKEM ROKU                           (VZOREC)</w:t>
      </w:r>
    </w:p>
    <w:p w14:paraId="425DB6B4" w14:textId="77777777" w:rsidR="00B11441" w:rsidRPr="009E0549" w:rsidRDefault="00B11441" w:rsidP="00FF218C">
      <w:pPr>
        <w:spacing w:after="0"/>
        <w:rPr>
          <w:rFonts w:ascii="Arial" w:hAnsi="Arial" w:cs="Arial"/>
          <w:color w:val="0D0D0D"/>
          <w:sz w:val="20"/>
          <w:szCs w:val="20"/>
        </w:rPr>
      </w:pPr>
    </w:p>
    <w:p w14:paraId="7558A70B" w14:textId="77777777" w:rsidR="00B11441" w:rsidRPr="009E0549" w:rsidRDefault="00B11441" w:rsidP="00FF218C">
      <w:pPr>
        <w:spacing w:after="0"/>
        <w:rPr>
          <w:rFonts w:ascii="Arial" w:hAnsi="Arial" w:cs="Arial"/>
          <w:color w:val="0D0D0D"/>
          <w:sz w:val="20"/>
          <w:szCs w:val="20"/>
        </w:rPr>
      </w:pPr>
    </w:p>
    <w:p w14:paraId="36AA0810" w14:textId="2036E76B"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340425B4"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Izvajalec</w:t>
      </w:r>
    </w:p>
    <w:p w14:paraId="1E2746B4" w14:textId="77777777" w:rsidR="00FF218C" w:rsidRPr="009E0549" w:rsidRDefault="00FF218C" w:rsidP="00FF218C">
      <w:pPr>
        <w:spacing w:after="0" w:line="280" w:lineRule="exact"/>
        <w:rPr>
          <w:rFonts w:ascii="Arial" w:hAnsi="Arial" w:cs="Arial"/>
          <w:noProof/>
          <w:color w:val="0D0D0D"/>
          <w:sz w:val="20"/>
          <w:szCs w:val="20"/>
        </w:rPr>
      </w:pPr>
      <w:r w:rsidRPr="009E0549">
        <w:rPr>
          <w:rFonts w:ascii="Arial" w:hAnsi="Arial" w:cs="Arial"/>
          <w:noProof/>
          <w:color w:val="0D0D0D"/>
          <w:sz w:val="20"/>
          <w:szCs w:val="20"/>
        </w:rPr>
        <w:t>Naročnik:</w:t>
      </w:r>
    </w:p>
    <w:p w14:paraId="63D038D6"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SŽ - Infrastruktura, d.o.o.</w:t>
      </w:r>
    </w:p>
    <w:p w14:paraId="46215497"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Kolodvorska 11</w:t>
      </w:r>
    </w:p>
    <w:p w14:paraId="07B6FF73"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1000 Ljubljana</w:t>
      </w:r>
    </w:p>
    <w:p w14:paraId="1272830C" w14:textId="77777777" w:rsidR="00FF218C" w:rsidRPr="009E0549" w:rsidRDefault="00FF218C" w:rsidP="00FF218C">
      <w:pPr>
        <w:spacing w:after="0" w:line="280" w:lineRule="exact"/>
        <w:outlineLvl w:val="0"/>
        <w:rPr>
          <w:rFonts w:ascii="Arial" w:hAnsi="Arial" w:cs="Arial"/>
          <w:b/>
          <w:color w:val="0D0D0D"/>
          <w:sz w:val="20"/>
          <w:szCs w:val="20"/>
        </w:rPr>
      </w:pPr>
      <w:r w:rsidRPr="009E0549">
        <w:rPr>
          <w:rFonts w:ascii="Arial" w:hAnsi="Arial" w:cs="Arial"/>
          <w:noProof/>
          <w:color w:val="0D0D0D"/>
          <w:sz w:val="20"/>
          <w:szCs w:val="20"/>
        </w:rPr>
        <w:t xml:space="preserve">Ljubljana, dne </w:t>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p>
    <w:p w14:paraId="4E1A138A"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596C671A" w14:textId="77777777" w:rsidR="00FF218C" w:rsidRPr="009E0549" w:rsidRDefault="00FF218C" w:rsidP="00FF218C">
      <w:pPr>
        <w:spacing w:after="0"/>
        <w:rPr>
          <w:rFonts w:ascii="Arial" w:hAnsi="Arial" w:cs="Arial"/>
          <w:color w:val="0D0D0D"/>
          <w:sz w:val="20"/>
          <w:szCs w:val="20"/>
        </w:rPr>
      </w:pPr>
    </w:p>
    <w:p w14:paraId="2EBC45B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(kraj in datum)</w:t>
      </w:r>
    </w:p>
    <w:p w14:paraId="07CB14DD" w14:textId="14E90494" w:rsidR="00FF218C" w:rsidRPr="009E0549" w:rsidRDefault="00FF218C" w:rsidP="00FF218C">
      <w:pPr>
        <w:spacing w:after="0" w:line="240" w:lineRule="auto"/>
        <w:jc w:val="both"/>
        <w:rPr>
          <w:rFonts w:ascii="Arial" w:hAnsi="Arial" w:cs="Arial"/>
          <w:b/>
          <w:color w:val="0D0D0D"/>
          <w:sz w:val="20"/>
          <w:szCs w:val="20"/>
        </w:rPr>
      </w:pPr>
      <w:r w:rsidRPr="009E0549">
        <w:rPr>
          <w:rFonts w:ascii="Arial" w:hAnsi="Arial" w:cs="Arial"/>
          <w:color w:val="0D0D0D"/>
          <w:sz w:val="20"/>
          <w:szCs w:val="20"/>
        </w:rPr>
        <w:t xml:space="preserve">V skladu s pogodbo štev. ………………z dne………… sklenjene med naročnikom SŽ -  Infrastruktura, d.o.o., Kolodvorska 11, 1000 Ljubljana in ………………………………(naziv izvajalca) za: </w:t>
      </w:r>
      <w:r w:rsidRPr="009E0549">
        <w:rPr>
          <w:rFonts w:ascii="Arial" w:hAnsi="Arial" w:cs="Arial"/>
          <w:b/>
          <w:color w:val="0D0D0D"/>
          <w:sz w:val="20"/>
          <w:szCs w:val="20"/>
        </w:rPr>
        <w:t>»</w:t>
      </w:r>
      <w:r w:rsidR="008C559C" w:rsidRPr="008C559C">
        <w:rPr>
          <w:rFonts w:ascii="Arial" w:hAnsi="Arial" w:cs="Arial"/>
          <w:b/>
          <w:color w:val="0D0D0D"/>
          <w:sz w:val="20"/>
          <w:szCs w:val="20"/>
        </w:rPr>
        <w:t xml:space="preserve">Vgradnja sider v predorih </w:t>
      </w:r>
      <w:proofErr w:type="spellStart"/>
      <w:r w:rsidR="008C559C" w:rsidRPr="008C559C">
        <w:rPr>
          <w:rFonts w:ascii="Arial" w:hAnsi="Arial" w:cs="Arial"/>
          <w:b/>
          <w:color w:val="0D0D0D"/>
          <w:sz w:val="20"/>
          <w:szCs w:val="20"/>
        </w:rPr>
        <w:t>Križiški</w:t>
      </w:r>
      <w:proofErr w:type="spellEnd"/>
      <w:r w:rsidR="008C559C" w:rsidRPr="008C559C">
        <w:rPr>
          <w:rFonts w:ascii="Arial" w:hAnsi="Arial" w:cs="Arial"/>
          <w:b/>
          <w:color w:val="0D0D0D"/>
          <w:sz w:val="20"/>
          <w:szCs w:val="20"/>
        </w:rPr>
        <w:t xml:space="preserve">, </w:t>
      </w:r>
      <w:proofErr w:type="spellStart"/>
      <w:r w:rsidR="008C559C" w:rsidRPr="008C559C">
        <w:rPr>
          <w:rFonts w:ascii="Arial" w:hAnsi="Arial" w:cs="Arial"/>
          <w:b/>
          <w:color w:val="0D0D0D"/>
          <w:sz w:val="20"/>
          <w:szCs w:val="20"/>
        </w:rPr>
        <w:t>Jurgovec</w:t>
      </w:r>
      <w:proofErr w:type="spellEnd"/>
      <w:r w:rsidR="008C559C" w:rsidRPr="008C559C">
        <w:rPr>
          <w:rFonts w:ascii="Arial" w:hAnsi="Arial" w:cs="Arial"/>
          <w:b/>
          <w:color w:val="0D0D0D"/>
          <w:sz w:val="20"/>
          <w:szCs w:val="20"/>
        </w:rPr>
        <w:t xml:space="preserve"> in Ležeški na progi št. 50 Ljubljana – Sežana – </w:t>
      </w:r>
      <w:proofErr w:type="spellStart"/>
      <w:r w:rsidR="008C559C" w:rsidRPr="008C559C">
        <w:rPr>
          <w:rFonts w:ascii="Arial" w:hAnsi="Arial" w:cs="Arial"/>
          <w:b/>
          <w:color w:val="0D0D0D"/>
          <w:sz w:val="20"/>
          <w:szCs w:val="20"/>
        </w:rPr>
        <w:t>d.m</w:t>
      </w:r>
      <w:proofErr w:type="spellEnd"/>
      <w:r w:rsidR="008C559C" w:rsidRPr="008C559C">
        <w:rPr>
          <w:rFonts w:ascii="Arial" w:hAnsi="Arial" w:cs="Arial"/>
          <w:b/>
          <w:color w:val="0D0D0D"/>
          <w:sz w:val="20"/>
          <w:szCs w:val="20"/>
        </w:rPr>
        <w:t>.«</w:t>
      </w:r>
      <w:r w:rsidR="008C559C">
        <w:rPr>
          <w:rFonts w:ascii="Arial" w:hAnsi="Arial" w:cs="Arial"/>
          <w:b/>
          <w:color w:val="0D0D0D"/>
          <w:sz w:val="20"/>
          <w:szCs w:val="20"/>
        </w:rPr>
        <w:t xml:space="preserve"> </w:t>
      </w:r>
      <w:r w:rsidRPr="009E0549">
        <w:rPr>
          <w:rFonts w:ascii="Arial" w:hAnsi="Arial" w:cs="Arial"/>
          <w:color w:val="0D0D0D"/>
          <w:sz w:val="20"/>
          <w:szCs w:val="20"/>
        </w:rPr>
        <w:t>izročamo naročniku SŽ -  Infrastruktura, d.o.o., Kolodvorska 11, 1000 Ljubljana menico v višini …………………… EUR kot garancijo za odpravo napak v garancijskem roku.</w:t>
      </w:r>
    </w:p>
    <w:p w14:paraId="14EC092D"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Menico je podpisala pooblaščena oseba za podpisovanje našega podjetja:</w:t>
      </w:r>
    </w:p>
    <w:p w14:paraId="3E28C13D" w14:textId="77777777" w:rsidR="00FF218C" w:rsidRPr="009E0549" w:rsidRDefault="00FF218C" w:rsidP="00FF218C">
      <w:pPr>
        <w:spacing w:after="0" w:line="240" w:lineRule="auto"/>
        <w:jc w:val="both"/>
        <w:rPr>
          <w:rFonts w:ascii="Arial" w:hAnsi="Arial" w:cs="Arial"/>
          <w:color w:val="0D0D0D"/>
          <w:sz w:val="20"/>
          <w:szCs w:val="20"/>
        </w:rPr>
      </w:pPr>
    </w:p>
    <w:p w14:paraId="3C8A1C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w:t>
      </w:r>
    </w:p>
    <w:p w14:paraId="196E5E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(ime in priimek, delovno mesto)   </w:t>
      </w:r>
    </w:p>
    <w:p w14:paraId="3A2631E8" w14:textId="77777777" w:rsidR="00FF218C" w:rsidRPr="009E0549" w:rsidRDefault="00FF218C" w:rsidP="00FF218C">
      <w:pPr>
        <w:pStyle w:val="Telobesedila3"/>
        <w:spacing w:after="0"/>
        <w:rPr>
          <w:rFonts w:ascii="Arial" w:hAnsi="Arial" w:cs="Arial"/>
          <w:color w:val="0D0D0D"/>
          <w:sz w:val="20"/>
          <w:szCs w:val="20"/>
        </w:rPr>
      </w:pPr>
    </w:p>
    <w:p w14:paraId="6655663F" w14:textId="77777777" w:rsidR="00FF218C" w:rsidRPr="009E0549" w:rsidRDefault="00FF218C" w:rsidP="00FF218C">
      <w:pPr>
        <w:pStyle w:val="Telobesedila3"/>
        <w:spacing w:after="0"/>
        <w:ind w:left="6840"/>
        <w:rPr>
          <w:rFonts w:ascii="Arial" w:hAnsi="Arial" w:cs="Arial"/>
          <w:color w:val="0D0D0D"/>
          <w:sz w:val="20"/>
          <w:szCs w:val="20"/>
        </w:rPr>
      </w:pPr>
      <w:r w:rsidRPr="009E0549">
        <w:rPr>
          <w:rFonts w:ascii="Arial" w:hAnsi="Arial" w:cs="Arial"/>
          <w:color w:val="0D0D0D"/>
          <w:sz w:val="20"/>
          <w:szCs w:val="20"/>
        </w:rPr>
        <w:t>Podpis:</w:t>
      </w:r>
    </w:p>
    <w:p w14:paraId="75407E56" w14:textId="77777777" w:rsidR="00FF218C" w:rsidRPr="009E0549" w:rsidRDefault="00FF218C" w:rsidP="00FF218C">
      <w:pPr>
        <w:pStyle w:val="Telobesedila3"/>
        <w:spacing w:after="0"/>
        <w:rPr>
          <w:rFonts w:ascii="Arial" w:hAnsi="Arial" w:cs="Arial"/>
          <w:color w:val="0D0D0D"/>
          <w:sz w:val="20"/>
          <w:szCs w:val="20"/>
        </w:rPr>
      </w:pPr>
    </w:p>
    <w:p w14:paraId="463BA852"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9B52E06" w14:textId="3B123F7A" w:rsidR="00FF218C" w:rsidRPr="009E0549" w:rsidRDefault="00FF218C" w:rsidP="00556B7D">
      <w:pPr>
        <w:numPr>
          <w:ilvl w:val="0"/>
          <w:numId w:val="19"/>
        </w:numPr>
        <w:spacing w:after="0" w:line="240" w:lineRule="auto"/>
        <w:jc w:val="both"/>
        <w:rPr>
          <w:rFonts w:ascii="Arial" w:hAnsi="Arial" w:cs="Arial"/>
          <w:color w:val="0D0D0D"/>
          <w:sz w:val="20"/>
          <w:szCs w:val="20"/>
        </w:rPr>
      </w:pPr>
      <w:r w:rsidRPr="009E0549">
        <w:rPr>
          <w:rFonts w:ascii="Arial" w:hAnsi="Arial" w:cs="Arial"/>
          <w:color w:val="0D0D0D"/>
          <w:sz w:val="20"/>
          <w:szCs w:val="20"/>
        </w:rPr>
        <w:t>Če izvajalec ne izpolni ali zavrne odpravo ugotovljenih  pomanjkljivosti za</w:t>
      </w:r>
      <w:r w:rsidR="00AE2EB1">
        <w:rPr>
          <w:rFonts w:ascii="Arial" w:hAnsi="Arial" w:cs="Arial"/>
          <w:color w:val="0D0D0D"/>
          <w:sz w:val="20"/>
          <w:szCs w:val="20"/>
        </w:rPr>
        <w:t xml:space="preserve"> </w:t>
      </w:r>
      <w:r w:rsidR="00AE2EB1" w:rsidRPr="00A57772">
        <w:rPr>
          <w:rFonts w:ascii="Arial" w:hAnsi="Arial" w:cs="Arial"/>
          <w:sz w:val="20"/>
          <w:szCs w:val="20"/>
        </w:rPr>
        <w:t>dela</w:t>
      </w:r>
      <w:r w:rsidR="00AE2EB1">
        <w:rPr>
          <w:rFonts w:ascii="Arial" w:hAnsi="Arial" w:cs="Arial"/>
          <w:color w:val="0D0D0D"/>
          <w:sz w:val="20"/>
          <w:szCs w:val="20"/>
        </w:rPr>
        <w:t xml:space="preserve"> </w:t>
      </w:r>
      <w:r w:rsidRPr="009E0549">
        <w:rPr>
          <w:rFonts w:ascii="Arial" w:hAnsi="Arial" w:cs="Arial"/>
          <w:color w:val="0D0D0D"/>
          <w:sz w:val="20"/>
          <w:szCs w:val="20"/>
        </w:rPr>
        <w:t>po zgoraj citirani pogodbi</w:t>
      </w:r>
      <w:r w:rsidR="00F724A2" w:rsidRPr="009E0549">
        <w:rPr>
          <w:rFonts w:ascii="Arial" w:hAnsi="Arial" w:cs="Arial"/>
          <w:color w:val="00B050"/>
          <w:sz w:val="20"/>
          <w:szCs w:val="20"/>
        </w:rPr>
        <w:t>;</w:t>
      </w:r>
    </w:p>
    <w:p w14:paraId="36B38D06" w14:textId="52D5400A" w:rsidR="00FF218C" w:rsidRPr="009E0549" w:rsidRDefault="00FF218C" w:rsidP="00556B7D">
      <w:pPr>
        <w:numPr>
          <w:ilvl w:val="0"/>
          <w:numId w:val="19"/>
        </w:numPr>
        <w:tabs>
          <w:tab w:val="left" w:pos="9071"/>
        </w:tabs>
        <w:spacing w:after="0" w:line="240" w:lineRule="auto"/>
        <w:ind w:right="-1"/>
        <w:jc w:val="both"/>
        <w:rPr>
          <w:rFonts w:ascii="Arial" w:hAnsi="Arial" w:cs="Arial"/>
          <w:color w:val="0D0D0D"/>
          <w:sz w:val="20"/>
          <w:szCs w:val="20"/>
        </w:rPr>
      </w:pPr>
      <w:r w:rsidRPr="009E0549">
        <w:rPr>
          <w:rFonts w:ascii="Arial" w:hAnsi="Arial" w:cs="Arial"/>
          <w:color w:val="0D0D0D"/>
          <w:sz w:val="20"/>
          <w:szCs w:val="20"/>
        </w:rPr>
        <w:t>Če izvajalec svojih pogodbenih obveznosti iz naslova odprave napak v garancijski dobi ni izpolnil v skladu z določili zgoraj navedene pogodbe</w:t>
      </w:r>
      <w:r w:rsidR="00F724A2" w:rsidRPr="009E0549">
        <w:rPr>
          <w:rFonts w:ascii="Arial" w:hAnsi="Arial" w:cs="Arial"/>
          <w:color w:val="00B050"/>
          <w:sz w:val="20"/>
          <w:szCs w:val="20"/>
        </w:rPr>
        <w:t>.</w:t>
      </w:r>
    </w:p>
    <w:p w14:paraId="2135E7F0" w14:textId="77777777" w:rsidR="00FF218C" w:rsidRPr="009E0549" w:rsidRDefault="00FF218C" w:rsidP="00FF218C">
      <w:pPr>
        <w:tabs>
          <w:tab w:val="left" w:pos="9071"/>
        </w:tabs>
        <w:spacing w:after="0" w:line="240" w:lineRule="auto"/>
        <w:ind w:left="1080" w:right="-1"/>
        <w:jc w:val="both"/>
        <w:rPr>
          <w:rFonts w:ascii="Arial" w:hAnsi="Arial" w:cs="Arial"/>
          <w:color w:val="0D0D0D"/>
          <w:sz w:val="20"/>
          <w:szCs w:val="20"/>
        </w:rPr>
      </w:pPr>
    </w:p>
    <w:p w14:paraId="2C0FA3FA" w14:textId="0F0CB62A" w:rsidR="00FF218C" w:rsidRDefault="00FF218C" w:rsidP="00FF218C">
      <w:pPr>
        <w:pStyle w:val="Telobesedila"/>
        <w:tabs>
          <w:tab w:val="left" w:pos="9071"/>
        </w:tabs>
        <w:spacing w:after="0"/>
        <w:ind w:right="-1"/>
        <w:rPr>
          <w:rFonts w:ascii="Arial" w:hAnsi="Arial" w:cs="Arial"/>
          <w:color w:val="0D0D0D"/>
          <w:sz w:val="20"/>
          <w:szCs w:val="20"/>
        </w:rPr>
      </w:pPr>
      <w:r w:rsidRPr="009E0549">
        <w:rPr>
          <w:rFonts w:ascii="Arial" w:hAnsi="Arial" w:cs="Arial"/>
          <w:color w:val="0D0D0D"/>
          <w:sz w:val="20"/>
          <w:szCs w:val="20"/>
        </w:rPr>
        <w:t>Zavezujemo se, da proti izpolnjeni menici ne bomo vlagali nobenih ugovorov. Prav tako se odpovedujemo meničnim ugovorom.</w:t>
      </w:r>
    </w:p>
    <w:p w14:paraId="75B53229" w14:textId="77777777" w:rsidR="008260D8" w:rsidRPr="009E0549" w:rsidRDefault="008260D8" w:rsidP="00FF218C">
      <w:pPr>
        <w:pStyle w:val="Telobesedila"/>
        <w:tabs>
          <w:tab w:val="left" w:pos="9071"/>
        </w:tabs>
        <w:spacing w:after="0"/>
        <w:ind w:right="-1"/>
        <w:rPr>
          <w:rFonts w:ascii="Arial" w:hAnsi="Arial" w:cs="Arial"/>
          <w:color w:val="0D0D0D"/>
          <w:sz w:val="20"/>
          <w:szCs w:val="20"/>
        </w:rPr>
      </w:pPr>
    </w:p>
    <w:p w14:paraId="6F1273BA" w14:textId="7042A415" w:rsidR="00FF218C" w:rsidRDefault="00FF218C" w:rsidP="00FF218C">
      <w:pPr>
        <w:spacing w:after="0" w:line="240" w:lineRule="auto"/>
        <w:jc w:val="both"/>
        <w:rPr>
          <w:rFonts w:ascii="Arial" w:hAnsi="Arial" w:cs="Arial"/>
          <w:sz w:val="20"/>
          <w:szCs w:val="20"/>
        </w:rPr>
      </w:pPr>
      <w:r w:rsidRPr="008C40AE">
        <w:rPr>
          <w:rFonts w:ascii="Arial" w:hAnsi="Arial" w:cs="Arial"/>
          <w:sz w:val="20"/>
          <w:szCs w:val="20"/>
        </w:rPr>
        <w:t xml:space="preserve">Veljavnost zavarovanja za odpravo napak v garancijskem roku je še 60 dni po prenehanju garancijske dobe. </w:t>
      </w:r>
      <w:bookmarkStart w:id="7" w:name="_Hlk125544442"/>
      <w:r w:rsidR="008C40AE" w:rsidRPr="00EA68E9">
        <w:rPr>
          <w:rFonts w:ascii="Arial" w:hAnsi="Arial" w:cs="Arial"/>
          <w:sz w:val="20"/>
          <w:szCs w:val="20"/>
        </w:rPr>
        <w:t xml:space="preserve">Garancijski rok je 10 let </w:t>
      </w:r>
      <w:r w:rsidRPr="008C40AE">
        <w:rPr>
          <w:rFonts w:ascii="Arial" w:hAnsi="Arial" w:cs="Arial"/>
          <w:sz w:val="20"/>
          <w:szCs w:val="20"/>
        </w:rPr>
        <w:t>od prevzema pogodbenih storitev</w:t>
      </w:r>
      <w:bookmarkEnd w:id="7"/>
      <w:r w:rsidRPr="008C40AE">
        <w:rPr>
          <w:rFonts w:ascii="Arial" w:hAnsi="Arial" w:cs="Arial"/>
          <w:sz w:val="20"/>
          <w:szCs w:val="20"/>
        </w:rPr>
        <w:t>.</w:t>
      </w:r>
    </w:p>
    <w:p w14:paraId="479DA021" w14:textId="77777777" w:rsidR="00CE061B" w:rsidRPr="008C40AE" w:rsidRDefault="00CE061B" w:rsidP="00FF218C">
      <w:pPr>
        <w:spacing w:after="0" w:line="240" w:lineRule="auto"/>
        <w:jc w:val="both"/>
        <w:rPr>
          <w:rFonts w:ascii="Arial" w:hAnsi="Arial" w:cs="Arial"/>
          <w:sz w:val="20"/>
          <w:szCs w:val="20"/>
        </w:rPr>
      </w:pPr>
    </w:p>
    <w:p w14:paraId="31EE9278"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SŽ - Infrastruktura, d.o.o., Kolodvorska 11, 1000 Ljubljana se obvezuje, da izročene menice ne bo uporabila za drugačne namene in da jo bo vrnila po preteku veljavnosti.</w:t>
      </w:r>
    </w:p>
    <w:p w14:paraId="2875CEA7" w14:textId="77777777" w:rsidR="00FF218C" w:rsidRPr="009E0549" w:rsidRDefault="00FF218C" w:rsidP="00FF218C">
      <w:pPr>
        <w:spacing w:after="0"/>
        <w:rPr>
          <w:rFonts w:ascii="Arial" w:hAnsi="Arial" w:cs="Arial"/>
          <w:color w:val="0D0D0D"/>
          <w:sz w:val="20"/>
          <w:szCs w:val="20"/>
        </w:rPr>
      </w:pPr>
    </w:p>
    <w:p w14:paraId="4A8593F7" w14:textId="77777777" w:rsidR="00FF218C" w:rsidRPr="009E0549" w:rsidRDefault="00FF218C" w:rsidP="00FF218C">
      <w:pPr>
        <w:spacing w:after="0"/>
        <w:rPr>
          <w:rFonts w:ascii="Arial" w:hAnsi="Arial" w:cs="Arial"/>
          <w:color w:val="0D0D0D"/>
          <w:sz w:val="20"/>
          <w:szCs w:val="20"/>
        </w:rPr>
      </w:pPr>
    </w:p>
    <w:p w14:paraId="018A468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 xml:space="preserve">Priloga: 1 x menica                                                  </w:t>
      </w:r>
      <w:r w:rsidRPr="009E0549">
        <w:rPr>
          <w:rFonts w:ascii="Arial" w:hAnsi="Arial" w:cs="Arial"/>
          <w:color w:val="0D0D0D"/>
          <w:sz w:val="20"/>
          <w:szCs w:val="20"/>
        </w:rPr>
        <w:tab/>
      </w:r>
      <w:r w:rsidRPr="009E0549">
        <w:rPr>
          <w:rFonts w:ascii="Arial" w:hAnsi="Arial" w:cs="Arial"/>
          <w:color w:val="0D0D0D"/>
          <w:sz w:val="20"/>
          <w:szCs w:val="20"/>
        </w:rPr>
        <w:tab/>
      </w:r>
      <w:r w:rsidRPr="009E0549">
        <w:rPr>
          <w:rFonts w:ascii="Arial" w:hAnsi="Arial" w:cs="Arial"/>
          <w:color w:val="0D0D0D"/>
          <w:sz w:val="20"/>
          <w:szCs w:val="20"/>
        </w:rPr>
        <w:tab/>
        <w:t xml:space="preserve">  Podpisnik menice</w:t>
      </w:r>
    </w:p>
    <w:p w14:paraId="30C0235A" w14:textId="77777777" w:rsidR="00FF218C" w:rsidRPr="009E0549" w:rsidRDefault="00FF218C" w:rsidP="00FF218C">
      <w:pPr>
        <w:autoSpaceDE w:val="0"/>
        <w:autoSpaceDN w:val="0"/>
        <w:adjustRightInd w:val="0"/>
        <w:spacing w:after="0" w:line="276" w:lineRule="auto"/>
        <w:rPr>
          <w:rFonts w:ascii="Arial" w:hAnsi="Arial" w:cs="Arial"/>
          <w:b/>
          <w:color w:val="0D0D0D"/>
          <w:sz w:val="20"/>
          <w:szCs w:val="20"/>
        </w:rPr>
      </w:pPr>
    </w:p>
    <w:p w14:paraId="0DD3D74B" w14:textId="77777777" w:rsidR="00FF218C" w:rsidRPr="009E0549" w:rsidRDefault="00FF218C" w:rsidP="00F40E80">
      <w:pPr>
        <w:spacing w:line="240" w:lineRule="auto"/>
        <w:rPr>
          <w:rFonts w:ascii="Arial" w:hAnsi="Arial" w:cs="Arial"/>
          <w:sz w:val="20"/>
          <w:szCs w:val="20"/>
        </w:rPr>
      </w:pPr>
    </w:p>
    <w:p w14:paraId="02970892" w14:textId="3E04A142" w:rsidR="00AB6FBA" w:rsidRPr="009E0549" w:rsidRDefault="00246430" w:rsidP="00F40E80">
      <w:pPr>
        <w:pageBreakBefore/>
        <w:spacing w:line="240" w:lineRule="auto"/>
        <w:jc w:val="right"/>
        <w:rPr>
          <w:rFonts w:ascii="Arial" w:hAnsi="Arial" w:cs="Arial"/>
          <w:b/>
          <w:color w:val="000000" w:themeColor="text1"/>
          <w:sz w:val="20"/>
          <w:szCs w:val="20"/>
        </w:rPr>
      </w:pPr>
      <w:bookmarkStart w:id="8" w:name="_Toc513809735"/>
      <w:r w:rsidRPr="009E0549">
        <w:rPr>
          <w:rFonts w:ascii="Arial" w:hAnsi="Arial" w:cs="Arial"/>
          <w:b/>
          <w:color w:val="000000" w:themeColor="text1"/>
          <w:sz w:val="20"/>
          <w:szCs w:val="20"/>
        </w:rPr>
        <w:lastRenderedPageBreak/>
        <w:t xml:space="preserve">OBRAZEC </w:t>
      </w:r>
      <w:bookmarkEnd w:id="8"/>
      <w:r w:rsidR="0079352D"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77306DC0" w14:textId="77777777" w:rsidR="00693D0C" w:rsidRPr="009E0549" w:rsidRDefault="00693D0C" w:rsidP="00F40E80">
      <w:pPr>
        <w:spacing w:after="0" w:line="240" w:lineRule="auto"/>
        <w:rPr>
          <w:rFonts w:ascii="Arial" w:hAnsi="Arial" w:cs="Arial"/>
          <w:color w:val="000000" w:themeColor="text1"/>
          <w:sz w:val="20"/>
          <w:szCs w:val="20"/>
        </w:rPr>
      </w:pPr>
    </w:p>
    <w:p w14:paraId="17EF5F1B" w14:textId="77777777" w:rsidR="00AB6FBA" w:rsidRPr="009E0549" w:rsidRDefault="00AB6FBA" w:rsidP="00F40E80">
      <w:pPr>
        <w:spacing w:after="0" w:line="240" w:lineRule="auto"/>
        <w:rPr>
          <w:rFonts w:ascii="Arial" w:hAnsi="Arial" w:cs="Arial"/>
          <w:color w:val="000000" w:themeColor="text1"/>
          <w:sz w:val="20"/>
          <w:szCs w:val="20"/>
        </w:rPr>
      </w:pP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482E5334" w14:textId="77777777" w:rsidR="00EE3125" w:rsidRPr="009E0549" w:rsidRDefault="00EE3125" w:rsidP="00F40E80">
      <w:pPr>
        <w:pStyle w:val="NASLOV10"/>
        <w:rPr>
          <w:rFonts w:ascii="Arial" w:hAnsi="Arial" w:cs="Arial"/>
          <w:color w:val="000000" w:themeColor="text1"/>
          <w:sz w:val="20"/>
        </w:rPr>
      </w:pPr>
    </w:p>
    <w:p w14:paraId="343ADCE4" w14:textId="323091FF" w:rsidR="00EE3125" w:rsidRPr="009E0549" w:rsidRDefault="00EE3125" w:rsidP="00F40E80">
      <w:pPr>
        <w:pStyle w:val="NASLOV10"/>
        <w:outlineLvl w:val="9"/>
        <w:rPr>
          <w:rFonts w:ascii="Arial" w:hAnsi="Arial" w:cs="Arial"/>
          <w:color w:val="000000" w:themeColor="text1"/>
          <w:sz w:val="20"/>
        </w:rPr>
      </w:pPr>
      <w:bookmarkStart w:id="9" w:name="_Toc275246068"/>
      <w:bookmarkStart w:id="10" w:name="_Toc386189392"/>
      <w:bookmarkStart w:id="11" w:name="_Toc445199915"/>
      <w:r w:rsidRPr="009E0549">
        <w:rPr>
          <w:rFonts w:ascii="Arial" w:hAnsi="Arial" w:cs="Arial"/>
          <w:color w:val="000000" w:themeColor="text1"/>
          <w:sz w:val="20"/>
        </w:rPr>
        <w:t>REFERENCE</w:t>
      </w:r>
      <w:bookmarkEnd w:id="9"/>
      <w:bookmarkEnd w:id="10"/>
      <w:bookmarkEnd w:id="11"/>
      <w:r w:rsidR="001D5E35">
        <w:rPr>
          <w:rFonts w:ascii="Arial" w:hAnsi="Arial" w:cs="Arial"/>
          <w:color w:val="000000" w:themeColor="text1"/>
          <w:sz w:val="20"/>
        </w:rPr>
        <w:t xml:space="preserve"> PONUDNIKA</w:t>
      </w:r>
    </w:p>
    <w:p w14:paraId="5138D8FD" w14:textId="77777777" w:rsidR="00EE3125" w:rsidRPr="009E0549" w:rsidRDefault="00EE3125" w:rsidP="00F40E80">
      <w:pPr>
        <w:spacing w:line="240" w:lineRule="auto"/>
        <w:jc w:val="center"/>
        <w:rPr>
          <w:rFonts w:ascii="Arial" w:hAnsi="Arial" w:cs="Arial"/>
          <w:b/>
          <w:iCs/>
          <w:color w:val="000000" w:themeColor="text1"/>
          <w:sz w:val="20"/>
          <w:szCs w:val="20"/>
          <w:u w:val="single"/>
        </w:rPr>
      </w:pPr>
    </w:p>
    <w:p w14:paraId="15937F0D" w14:textId="77777777" w:rsidR="000A2DD7" w:rsidRDefault="001D5E35" w:rsidP="00442B9D">
      <w:pPr>
        <w:spacing w:line="240" w:lineRule="auto"/>
        <w:jc w:val="both"/>
        <w:rPr>
          <w:rFonts w:ascii="Arial" w:hAnsi="Arial" w:cs="Arial"/>
          <w:color w:val="000000" w:themeColor="text1"/>
          <w:sz w:val="20"/>
          <w:szCs w:val="20"/>
        </w:rPr>
      </w:pPr>
      <w:r w:rsidRPr="001D5E35">
        <w:rPr>
          <w:rFonts w:ascii="Arial" w:hAnsi="Arial" w:cs="Arial"/>
          <w:color w:val="000000" w:themeColor="text1"/>
          <w:sz w:val="20"/>
          <w:szCs w:val="20"/>
        </w:rPr>
        <w:t>Ponudnik mora navesti podatke iz katerih bo</w:t>
      </w:r>
      <w:r>
        <w:rPr>
          <w:rFonts w:ascii="Arial" w:hAnsi="Arial" w:cs="Arial"/>
          <w:color w:val="000000" w:themeColor="text1"/>
          <w:sz w:val="20"/>
          <w:szCs w:val="20"/>
        </w:rPr>
        <w:t xml:space="preserve"> razvidno, da je v zadnjih </w:t>
      </w:r>
      <w:r w:rsidR="00DD3043">
        <w:rPr>
          <w:rFonts w:ascii="Arial" w:hAnsi="Arial" w:cs="Arial"/>
          <w:color w:val="000000" w:themeColor="text1"/>
          <w:sz w:val="20"/>
          <w:szCs w:val="20"/>
        </w:rPr>
        <w:t>petih</w:t>
      </w:r>
      <w:r>
        <w:rPr>
          <w:rFonts w:ascii="Arial" w:hAnsi="Arial" w:cs="Arial"/>
          <w:color w:val="000000" w:themeColor="text1"/>
          <w:sz w:val="20"/>
          <w:szCs w:val="20"/>
        </w:rPr>
        <w:t xml:space="preserve"> (</w:t>
      </w:r>
      <w:r w:rsidR="00DD3043">
        <w:rPr>
          <w:rFonts w:ascii="Arial" w:hAnsi="Arial" w:cs="Arial"/>
          <w:color w:val="000000" w:themeColor="text1"/>
          <w:sz w:val="20"/>
          <w:szCs w:val="20"/>
        </w:rPr>
        <w:t>5</w:t>
      </w:r>
      <w:r>
        <w:rPr>
          <w:rFonts w:ascii="Arial" w:hAnsi="Arial" w:cs="Arial"/>
          <w:color w:val="000000" w:themeColor="text1"/>
          <w:sz w:val="20"/>
          <w:szCs w:val="20"/>
        </w:rPr>
        <w:t>)</w:t>
      </w:r>
      <w:r w:rsidR="00F812E0">
        <w:rPr>
          <w:rFonts w:ascii="Arial" w:hAnsi="Arial" w:cs="Arial"/>
          <w:color w:val="000000" w:themeColor="text1"/>
          <w:sz w:val="20"/>
          <w:szCs w:val="20"/>
        </w:rPr>
        <w:t xml:space="preserve"> letih</w:t>
      </w:r>
      <w:r w:rsidR="00596F4B">
        <w:rPr>
          <w:rFonts w:ascii="Arial" w:hAnsi="Arial" w:cs="Arial"/>
          <w:color w:val="000000" w:themeColor="text1"/>
          <w:sz w:val="20"/>
          <w:szCs w:val="20"/>
        </w:rPr>
        <w:t xml:space="preserve"> </w:t>
      </w:r>
      <w:r w:rsidR="00596F4B" w:rsidRPr="00AB539A">
        <w:rPr>
          <w:rFonts w:ascii="Arial" w:hAnsi="Arial" w:cs="Arial"/>
          <w:sz w:val="20"/>
          <w:szCs w:val="20"/>
        </w:rPr>
        <w:t>pred</w:t>
      </w:r>
      <w:r w:rsidR="004B2DD4" w:rsidRPr="004B2DD4">
        <w:t xml:space="preserve"> </w:t>
      </w:r>
      <w:r w:rsidR="004B2DD4" w:rsidRPr="00A57772">
        <w:rPr>
          <w:rFonts w:ascii="Arial" w:hAnsi="Arial" w:cs="Arial"/>
          <w:sz w:val="20"/>
          <w:szCs w:val="20"/>
        </w:rPr>
        <w:t>dnevom objave tega javnega naročila</w:t>
      </w:r>
      <w:r w:rsidRPr="00A57772">
        <w:rPr>
          <w:rFonts w:ascii="Arial" w:hAnsi="Arial" w:cs="Arial"/>
          <w:sz w:val="20"/>
          <w:szCs w:val="20"/>
        </w:rPr>
        <w:t>, kot glavni izvajalec, partner v sk</w:t>
      </w:r>
      <w:r w:rsidR="00A12A68" w:rsidRPr="00A57772">
        <w:rPr>
          <w:rFonts w:ascii="Arial" w:hAnsi="Arial" w:cs="Arial"/>
          <w:sz w:val="20"/>
          <w:szCs w:val="20"/>
        </w:rPr>
        <w:t>upnem nastopu ali podizvajalec,</w:t>
      </w:r>
      <w:r w:rsidR="00770430" w:rsidRPr="00A57772">
        <w:rPr>
          <w:rFonts w:ascii="Arial" w:hAnsi="Arial" w:cs="Arial"/>
          <w:sz w:val="20"/>
          <w:szCs w:val="20"/>
        </w:rPr>
        <w:t xml:space="preserve"> </w:t>
      </w:r>
      <w:r w:rsidR="00A12A68" w:rsidRPr="00A57772">
        <w:rPr>
          <w:rFonts w:ascii="Arial" w:hAnsi="Arial" w:cs="Arial"/>
          <w:sz w:val="20"/>
          <w:szCs w:val="20"/>
        </w:rPr>
        <w:t>izvedel</w:t>
      </w:r>
      <w:r w:rsidR="00DD3043" w:rsidRPr="00A57772">
        <w:rPr>
          <w:rFonts w:ascii="Arial" w:hAnsi="Arial" w:cs="Arial"/>
          <w:sz w:val="20"/>
          <w:szCs w:val="20"/>
        </w:rPr>
        <w:t xml:space="preserve"> in uspešno ter </w:t>
      </w:r>
      <w:r w:rsidR="00DD3043">
        <w:rPr>
          <w:rFonts w:ascii="Arial" w:hAnsi="Arial" w:cs="Arial"/>
          <w:color w:val="000000" w:themeColor="text1"/>
          <w:sz w:val="20"/>
          <w:szCs w:val="20"/>
        </w:rPr>
        <w:t>kvalitetno dokončal</w:t>
      </w:r>
      <w:r w:rsidR="000A2DD7">
        <w:rPr>
          <w:rFonts w:ascii="Arial" w:hAnsi="Arial" w:cs="Arial"/>
          <w:color w:val="000000" w:themeColor="text1"/>
          <w:sz w:val="20"/>
          <w:szCs w:val="20"/>
        </w:rPr>
        <w:t>:</w:t>
      </w:r>
    </w:p>
    <w:p w14:paraId="35C15246" w14:textId="1FDFF73F" w:rsidR="008752A8" w:rsidRDefault="00C518FE" w:rsidP="000A2DD7">
      <w:pPr>
        <w:pStyle w:val="Odstavekseznama"/>
        <w:numPr>
          <w:ilvl w:val="0"/>
          <w:numId w:val="19"/>
        </w:numPr>
        <w:spacing w:line="240" w:lineRule="auto"/>
        <w:jc w:val="both"/>
        <w:rPr>
          <w:rFonts w:ascii="Arial" w:hAnsi="Arial" w:cs="Arial"/>
          <w:color w:val="000000" w:themeColor="text1"/>
          <w:sz w:val="20"/>
          <w:szCs w:val="20"/>
        </w:rPr>
      </w:pPr>
      <w:r w:rsidRPr="000A2DD7">
        <w:rPr>
          <w:rFonts w:ascii="Arial" w:hAnsi="Arial" w:cs="Arial"/>
          <w:color w:val="000000" w:themeColor="text1"/>
          <w:sz w:val="20"/>
          <w:szCs w:val="20"/>
        </w:rPr>
        <w:t xml:space="preserve">vsaj dve sanaciji predora na cestni ali železniški infrastrukturi v skupni vrednosti vsaj </w:t>
      </w:r>
      <w:r w:rsidR="00DD3043" w:rsidRPr="000A2DD7">
        <w:rPr>
          <w:rFonts w:ascii="Arial" w:hAnsi="Arial" w:cs="Arial"/>
          <w:color w:val="000000" w:themeColor="text1"/>
          <w:sz w:val="20"/>
          <w:szCs w:val="20"/>
        </w:rPr>
        <w:t>500</w:t>
      </w:r>
      <w:r w:rsidRPr="000A2DD7">
        <w:rPr>
          <w:rFonts w:ascii="Arial" w:hAnsi="Arial" w:cs="Arial"/>
          <w:color w:val="000000" w:themeColor="text1"/>
          <w:sz w:val="20"/>
          <w:szCs w:val="20"/>
        </w:rPr>
        <w:t>.000,00 EUR brez DDV.</w:t>
      </w:r>
    </w:p>
    <w:p w14:paraId="6E1CF6D0" w14:textId="2EDF56E0" w:rsidR="000A2DD7" w:rsidRPr="000A2DD7" w:rsidRDefault="000A2DD7" w:rsidP="000A2DD7">
      <w:pPr>
        <w:spacing w:line="240" w:lineRule="auto"/>
        <w:jc w:val="both"/>
        <w:rPr>
          <w:rFonts w:ascii="Arial" w:hAnsi="Arial" w:cs="Arial"/>
          <w:color w:val="FF0000"/>
          <w:sz w:val="20"/>
          <w:szCs w:val="20"/>
        </w:rPr>
      </w:pPr>
      <w:r w:rsidRPr="000A2DD7">
        <w:rPr>
          <w:rFonts w:ascii="Arial" w:hAnsi="Arial" w:cs="Arial"/>
          <w:color w:val="FF0000"/>
          <w:sz w:val="20"/>
          <w:szCs w:val="20"/>
        </w:rPr>
        <w:t>ALI</w:t>
      </w:r>
    </w:p>
    <w:p w14:paraId="6E26EF28" w14:textId="77777777" w:rsidR="000A2DD7" w:rsidRPr="000A2DD7" w:rsidRDefault="000A2DD7" w:rsidP="000A2DD7">
      <w:pPr>
        <w:pStyle w:val="Odstavekseznama"/>
        <w:numPr>
          <w:ilvl w:val="0"/>
          <w:numId w:val="19"/>
        </w:numPr>
        <w:rPr>
          <w:rFonts w:ascii="Arial" w:hAnsi="Arial" w:cs="Arial"/>
          <w:color w:val="FF0000"/>
          <w:sz w:val="20"/>
          <w:szCs w:val="20"/>
        </w:rPr>
      </w:pPr>
      <w:r w:rsidRPr="000A2DD7">
        <w:rPr>
          <w:rFonts w:ascii="Arial" w:hAnsi="Arial" w:cs="Arial"/>
          <w:color w:val="FF0000"/>
          <w:sz w:val="20"/>
          <w:szCs w:val="20"/>
        </w:rPr>
        <w:t>vsaj dve sanaciji ali gradnji pilotne stene s sidranjem na cestni ali železniški infrastrukturi v skupni vrednosti vsaj 500.000,00 EUR brez DDV.</w:t>
      </w:r>
    </w:p>
    <w:p w14:paraId="4914925C" w14:textId="0630F3D6" w:rsidR="000A2DD7" w:rsidRPr="000A2DD7" w:rsidRDefault="000A2DD7" w:rsidP="000A2DD7">
      <w:pPr>
        <w:pStyle w:val="Odstavekseznama"/>
        <w:spacing w:line="240" w:lineRule="auto"/>
        <w:ind w:left="1080"/>
        <w:jc w:val="both"/>
        <w:rPr>
          <w:rFonts w:ascii="Arial" w:hAnsi="Arial" w:cs="Arial"/>
          <w:color w:val="000000" w:themeColor="text1"/>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2693"/>
        <w:gridCol w:w="1985"/>
        <w:gridCol w:w="1985"/>
      </w:tblGrid>
      <w:tr w:rsidR="001D5E35" w:rsidRPr="00DC01FE" w14:paraId="2769B9DC" w14:textId="62694310" w:rsidTr="001D5E35">
        <w:tc>
          <w:tcPr>
            <w:tcW w:w="1559" w:type="dxa"/>
            <w:shd w:val="clear" w:color="auto" w:fill="C6D9F1" w:themeFill="text2" w:themeFillTint="33"/>
            <w:vAlign w:val="center"/>
          </w:tcPr>
          <w:p w14:paraId="02BE690C"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Pogodba</w:t>
            </w:r>
          </w:p>
        </w:tc>
        <w:tc>
          <w:tcPr>
            <w:tcW w:w="1276" w:type="dxa"/>
            <w:shd w:val="clear" w:color="auto" w:fill="C6D9F1" w:themeFill="text2" w:themeFillTint="33"/>
            <w:vAlign w:val="center"/>
          </w:tcPr>
          <w:p w14:paraId="5DD0B0E6" w14:textId="13A7797E"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Datum zaključka izvedbe</w:t>
            </w:r>
          </w:p>
        </w:tc>
        <w:tc>
          <w:tcPr>
            <w:tcW w:w="2693" w:type="dxa"/>
            <w:shd w:val="clear" w:color="auto" w:fill="C6D9F1" w:themeFill="text2" w:themeFillTint="33"/>
            <w:vAlign w:val="center"/>
          </w:tcPr>
          <w:p w14:paraId="2A1F4299"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Naročnik</w:t>
            </w:r>
          </w:p>
          <w:p w14:paraId="0C4AA64D"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(naziv in naslov)</w:t>
            </w:r>
          </w:p>
        </w:tc>
        <w:tc>
          <w:tcPr>
            <w:tcW w:w="1985" w:type="dxa"/>
            <w:shd w:val="clear" w:color="auto" w:fill="C6D9F1" w:themeFill="text2" w:themeFillTint="33"/>
            <w:vAlign w:val="center"/>
          </w:tcPr>
          <w:p w14:paraId="29556A41" w14:textId="7B9C4756" w:rsidR="001D5E35" w:rsidRPr="00DC01FE" w:rsidRDefault="001D5E35" w:rsidP="00F76A0E">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Vrsta izvedenih storitev in lokacija</w:t>
            </w:r>
          </w:p>
        </w:tc>
        <w:tc>
          <w:tcPr>
            <w:tcW w:w="1985" w:type="dxa"/>
            <w:shd w:val="clear" w:color="auto" w:fill="C6D9F1" w:themeFill="text2" w:themeFillTint="33"/>
          </w:tcPr>
          <w:p w14:paraId="411CBAE4" w14:textId="77777777" w:rsidR="001D5E35" w:rsidRPr="001D5E35"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Vrednost</w:t>
            </w:r>
          </w:p>
          <w:p w14:paraId="7B3E9A3F" w14:textId="063A85D0" w:rsidR="001D5E35" w:rsidRPr="00DC01FE"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 EUR brez DDV</w:t>
            </w:r>
          </w:p>
        </w:tc>
      </w:tr>
      <w:tr w:rsidR="001D5E35" w:rsidRPr="00DC01FE" w14:paraId="1F5FFA84" w14:textId="2BB05022" w:rsidTr="001D5E35">
        <w:trPr>
          <w:trHeight w:val="213"/>
        </w:trPr>
        <w:tc>
          <w:tcPr>
            <w:tcW w:w="1559" w:type="dxa"/>
          </w:tcPr>
          <w:p w14:paraId="4B97D91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1B709689"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94BC25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7A6A47E8"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25FEFBE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5F9EC807" w14:textId="42126E56" w:rsidTr="001D5E35">
        <w:trPr>
          <w:trHeight w:val="213"/>
        </w:trPr>
        <w:tc>
          <w:tcPr>
            <w:tcW w:w="1559" w:type="dxa"/>
          </w:tcPr>
          <w:p w14:paraId="51352BC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7FDDC27D"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797B3B01"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7939079"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581FB388"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76F209F2" w14:textId="53373D86" w:rsidTr="001D5E35">
        <w:trPr>
          <w:trHeight w:val="213"/>
        </w:trPr>
        <w:tc>
          <w:tcPr>
            <w:tcW w:w="1559" w:type="dxa"/>
          </w:tcPr>
          <w:p w14:paraId="0431DC31"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7D8F9FA"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29FAABD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109E02B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94024B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060F5ADA" w14:textId="7CCD0439" w:rsidTr="001D5E35">
        <w:trPr>
          <w:trHeight w:val="213"/>
        </w:trPr>
        <w:tc>
          <w:tcPr>
            <w:tcW w:w="1559" w:type="dxa"/>
          </w:tcPr>
          <w:p w14:paraId="13BAE3E4"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3C57035"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86E5494"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4BAF9BDD"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6028020E" w14:textId="77777777" w:rsidR="001D5E35" w:rsidRPr="00DC01FE" w:rsidRDefault="001D5E35" w:rsidP="00F40E80">
            <w:pPr>
              <w:spacing w:line="240" w:lineRule="auto"/>
              <w:rPr>
                <w:rFonts w:ascii="Arial" w:hAnsi="Arial" w:cs="Arial"/>
                <w:color w:val="000000" w:themeColor="text1"/>
                <w:sz w:val="20"/>
                <w:szCs w:val="20"/>
              </w:rPr>
            </w:pPr>
          </w:p>
        </w:tc>
      </w:tr>
    </w:tbl>
    <w:p w14:paraId="64EE019B" w14:textId="77777777" w:rsidR="008752A8" w:rsidRPr="00DC01FE" w:rsidRDefault="008752A8" w:rsidP="00F40E80">
      <w:pPr>
        <w:spacing w:line="240" w:lineRule="auto"/>
        <w:rPr>
          <w:rFonts w:ascii="Arial" w:hAnsi="Arial" w:cs="Arial"/>
          <w:b/>
          <w:color w:val="000000" w:themeColor="text1"/>
          <w:sz w:val="20"/>
          <w:szCs w:val="20"/>
        </w:rPr>
      </w:pPr>
    </w:p>
    <w:p w14:paraId="26F0EFFB" w14:textId="77777777" w:rsidR="009C6D79" w:rsidRPr="00F84B0B" w:rsidRDefault="008752A8" w:rsidP="009C6D79">
      <w:pPr>
        <w:spacing w:line="240" w:lineRule="auto"/>
        <w:jc w:val="both"/>
        <w:rPr>
          <w:rFonts w:ascii="Arial" w:hAnsi="Arial" w:cs="Arial"/>
          <w:b/>
          <w:color w:val="FF0000"/>
          <w:sz w:val="20"/>
          <w:szCs w:val="20"/>
          <w:u w:val="single"/>
          <w:lang w:val="de-DE"/>
        </w:rPr>
      </w:pPr>
      <w:r w:rsidRPr="00DC01FE">
        <w:rPr>
          <w:rFonts w:ascii="Arial" w:hAnsi="Arial" w:cs="Arial"/>
          <w:b/>
          <w:color w:val="000000" w:themeColor="text1"/>
          <w:sz w:val="20"/>
          <w:szCs w:val="20"/>
          <w:u w:val="single"/>
          <w:lang w:val="de-DE"/>
        </w:rPr>
        <w:t xml:space="preserve">K </w:t>
      </w:r>
      <w:proofErr w:type="spellStart"/>
      <w:r w:rsidRPr="00DC01FE">
        <w:rPr>
          <w:rFonts w:ascii="Arial" w:hAnsi="Arial" w:cs="Arial"/>
          <w:b/>
          <w:color w:val="000000" w:themeColor="text1"/>
          <w:sz w:val="20"/>
          <w:szCs w:val="20"/>
          <w:u w:val="single"/>
          <w:lang w:val="de-DE"/>
        </w:rPr>
        <w:t>temu</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obrazcu</w:t>
      </w:r>
      <w:proofErr w:type="spellEnd"/>
      <w:r w:rsidRPr="00DC01FE">
        <w:rPr>
          <w:rFonts w:ascii="Arial" w:hAnsi="Arial" w:cs="Arial"/>
          <w:b/>
          <w:color w:val="000000" w:themeColor="text1"/>
          <w:sz w:val="20"/>
          <w:szCs w:val="20"/>
          <w:u w:val="single"/>
          <w:lang w:val="de-DE"/>
        </w:rPr>
        <w:t xml:space="preserve">, se </w:t>
      </w:r>
      <w:proofErr w:type="spellStart"/>
      <w:r w:rsidRPr="00DC01FE">
        <w:rPr>
          <w:rFonts w:ascii="Arial" w:hAnsi="Arial" w:cs="Arial"/>
          <w:b/>
          <w:color w:val="000000" w:themeColor="text1"/>
          <w:sz w:val="20"/>
          <w:szCs w:val="20"/>
          <w:u w:val="single"/>
          <w:lang w:val="de-DE"/>
        </w:rPr>
        <w:t>kot</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dokaz</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priloži</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pisno</w:t>
      </w:r>
      <w:proofErr w:type="spellEnd"/>
      <w:r w:rsidRPr="00DC01FE">
        <w:rPr>
          <w:rFonts w:ascii="Arial" w:hAnsi="Arial" w:cs="Arial"/>
          <w:b/>
          <w:color w:val="000000" w:themeColor="text1"/>
          <w:sz w:val="20"/>
          <w:szCs w:val="20"/>
          <w:u w:val="single"/>
          <w:lang w:val="de-DE"/>
        </w:rPr>
        <w:t xml:space="preserve"> </w:t>
      </w:r>
      <w:r w:rsidRPr="00DC01FE">
        <w:rPr>
          <w:rFonts w:ascii="Arial" w:hAnsi="Arial" w:cs="Arial"/>
          <w:b/>
          <w:color w:val="000000" w:themeColor="text1"/>
          <w:sz w:val="20"/>
          <w:szCs w:val="20"/>
          <w:u w:val="single"/>
        </w:rPr>
        <w:t xml:space="preserve">potrdilo naročnika (priloga tega obrazca), kateremu je </w:t>
      </w:r>
      <w:proofErr w:type="spellStart"/>
      <w:r w:rsidRPr="00DC01FE">
        <w:rPr>
          <w:rFonts w:ascii="Arial" w:hAnsi="Arial" w:cs="Arial"/>
          <w:b/>
          <w:color w:val="000000" w:themeColor="text1"/>
          <w:sz w:val="20"/>
          <w:szCs w:val="20"/>
          <w:u w:val="single"/>
          <w:lang w:val="de-DE"/>
        </w:rPr>
        <w:t>ponudnik</w:t>
      </w:r>
      <w:proofErr w:type="spellEnd"/>
      <w:r w:rsidRPr="00DC01FE">
        <w:rPr>
          <w:rFonts w:ascii="Arial" w:hAnsi="Arial" w:cs="Arial"/>
          <w:b/>
          <w:color w:val="000000" w:themeColor="text1"/>
          <w:sz w:val="20"/>
          <w:szCs w:val="20"/>
          <w:u w:val="single"/>
          <w:lang w:val="de-DE"/>
        </w:rPr>
        <w:t xml:space="preserve"> v </w:t>
      </w:r>
      <w:proofErr w:type="spellStart"/>
      <w:r w:rsidRPr="00DC01FE">
        <w:rPr>
          <w:rFonts w:ascii="Arial" w:hAnsi="Arial" w:cs="Arial"/>
          <w:b/>
          <w:color w:val="000000" w:themeColor="text1"/>
          <w:sz w:val="20"/>
          <w:szCs w:val="20"/>
          <w:u w:val="single"/>
          <w:lang w:val="de-DE"/>
        </w:rPr>
        <w:t>zadnjih</w:t>
      </w:r>
      <w:proofErr w:type="spellEnd"/>
      <w:r w:rsidR="00FB4ABF">
        <w:rPr>
          <w:rFonts w:ascii="Arial" w:hAnsi="Arial" w:cs="Arial"/>
          <w:b/>
          <w:color w:val="000000" w:themeColor="text1"/>
          <w:sz w:val="20"/>
          <w:szCs w:val="20"/>
          <w:u w:val="single"/>
          <w:lang w:val="de-DE"/>
        </w:rPr>
        <w:t xml:space="preserve"> </w:t>
      </w:r>
      <w:proofErr w:type="spellStart"/>
      <w:r w:rsidR="00FB4ABF">
        <w:rPr>
          <w:rFonts w:ascii="Arial" w:hAnsi="Arial" w:cs="Arial"/>
          <w:b/>
          <w:color w:val="000000" w:themeColor="text1"/>
          <w:sz w:val="20"/>
          <w:szCs w:val="20"/>
          <w:u w:val="single"/>
          <w:lang w:val="de-DE"/>
        </w:rPr>
        <w:t>petih</w:t>
      </w:r>
      <w:proofErr w:type="spellEnd"/>
      <w:r w:rsidR="00FB4ABF">
        <w:rPr>
          <w:rFonts w:ascii="Arial" w:hAnsi="Arial" w:cs="Arial"/>
          <w:b/>
          <w:color w:val="000000" w:themeColor="text1"/>
          <w:sz w:val="20"/>
          <w:szCs w:val="20"/>
          <w:u w:val="single"/>
          <w:lang w:val="de-DE"/>
        </w:rPr>
        <w:t xml:space="preserve"> </w:t>
      </w:r>
      <w:r w:rsidR="003A23A5">
        <w:rPr>
          <w:rFonts w:ascii="Arial" w:hAnsi="Arial" w:cs="Arial"/>
          <w:b/>
          <w:color w:val="000000" w:themeColor="text1"/>
          <w:sz w:val="20"/>
          <w:szCs w:val="20"/>
          <w:u w:val="single"/>
          <w:lang w:val="de-DE"/>
        </w:rPr>
        <w:t xml:space="preserve">(5) </w:t>
      </w:r>
      <w:proofErr w:type="spellStart"/>
      <w:r w:rsidR="00F812E0">
        <w:rPr>
          <w:rFonts w:ascii="Arial" w:hAnsi="Arial" w:cs="Arial"/>
          <w:b/>
          <w:color w:val="000000" w:themeColor="text1"/>
          <w:sz w:val="20"/>
          <w:szCs w:val="20"/>
          <w:u w:val="single"/>
          <w:lang w:val="de-DE"/>
        </w:rPr>
        <w:t>letih</w:t>
      </w:r>
      <w:proofErr w:type="spellEnd"/>
      <w:r w:rsidR="00F812E0">
        <w:rPr>
          <w:rFonts w:ascii="Arial" w:hAnsi="Arial" w:cs="Arial"/>
          <w:b/>
          <w:color w:val="000000" w:themeColor="text1"/>
          <w:sz w:val="20"/>
          <w:szCs w:val="20"/>
          <w:u w:val="single"/>
          <w:lang w:val="de-DE"/>
        </w:rPr>
        <w:t xml:space="preserve"> </w:t>
      </w:r>
      <w:proofErr w:type="spellStart"/>
      <w:r w:rsidR="00E47DF1" w:rsidRPr="00AB539A">
        <w:rPr>
          <w:rFonts w:ascii="Arial" w:hAnsi="Arial" w:cs="Arial"/>
          <w:b/>
          <w:sz w:val="20"/>
          <w:szCs w:val="20"/>
          <w:u w:val="single"/>
          <w:lang w:val="de-DE"/>
        </w:rPr>
        <w:t>pred</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dnevom</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objave</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tega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javnega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naročila</w:t>
      </w:r>
      <w:proofErr w:type="spellEnd"/>
      <w:r w:rsidR="00BF497C">
        <w:rPr>
          <w:rFonts w:ascii="Arial" w:hAnsi="Arial" w:cs="Arial"/>
          <w:b/>
          <w:sz w:val="20"/>
          <w:szCs w:val="20"/>
          <w:u w:val="single"/>
          <w:lang w:val="de-DE"/>
        </w:rPr>
        <w:t xml:space="preserve"> </w:t>
      </w:r>
      <w:proofErr w:type="spellStart"/>
      <w:r w:rsidR="00E47DF1" w:rsidRPr="00AB539A">
        <w:rPr>
          <w:rFonts w:ascii="Arial" w:hAnsi="Arial" w:cs="Arial"/>
          <w:b/>
          <w:sz w:val="20"/>
          <w:szCs w:val="20"/>
          <w:u w:val="single"/>
          <w:lang w:val="de-DE"/>
        </w:rPr>
        <w:t>izvedel</w:t>
      </w:r>
      <w:proofErr w:type="spellEnd"/>
      <w:r w:rsidR="00FB4ABF">
        <w:rPr>
          <w:rFonts w:ascii="Arial" w:hAnsi="Arial" w:cs="Arial"/>
          <w:b/>
          <w:sz w:val="20"/>
          <w:szCs w:val="20"/>
          <w:u w:val="single"/>
          <w:lang w:val="de-DE"/>
        </w:rPr>
        <w:t xml:space="preserve"> in </w:t>
      </w:r>
      <w:proofErr w:type="spellStart"/>
      <w:r w:rsidR="00FB4ABF">
        <w:rPr>
          <w:rFonts w:ascii="Arial" w:hAnsi="Arial" w:cs="Arial"/>
          <w:b/>
          <w:sz w:val="20"/>
          <w:szCs w:val="20"/>
          <w:u w:val="single"/>
          <w:lang w:val="de-DE"/>
        </w:rPr>
        <w:t>uspešno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ter</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kvalitetno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dokončaj</w:t>
      </w:r>
      <w:proofErr w:type="spellEnd"/>
      <w:r w:rsidR="00E47DF1" w:rsidRPr="00AB539A">
        <w:rPr>
          <w:rFonts w:ascii="Arial" w:hAnsi="Arial" w:cs="Arial"/>
          <w:b/>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vsaj</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dve</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sanaciji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predora</w:t>
      </w:r>
      <w:proofErr w:type="spellEnd"/>
      <w:r w:rsidR="00190867" w:rsidRPr="00190867">
        <w:rPr>
          <w:rFonts w:ascii="Arial" w:hAnsi="Arial" w:cs="Arial"/>
          <w:b/>
          <w:color w:val="000000" w:themeColor="text1"/>
          <w:sz w:val="20"/>
          <w:szCs w:val="20"/>
          <w:u w:val="single"/>
          <w:lang w:val="de-DE"/>
        </w:rPr>
        <w:t xml:space="preserve"> na </w:t>
      </w:r>
      <w:proofErr w:type="spellStart"/>
      <w:r w:rsidR="00190867" w:rsidRPr="00190867">
        <w:rPr>
          <w:rFonts w:ascii="Arial" w:hAnsi="Arial" w:cs="Arial"/>
          <w:b/>
          <w:color w:val="000000" w:themeColor="text1"/>
          <w:sz w:val="20"/>
          <w:szCs w:val="20"/>
          <w:u w:val="single"/>
          <w:lang w:val="de-DE"/>
        </w:rPr>
        <w:t>cestni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ali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železniški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infrastrukturi</w:t>
      </w:r>
      <w:proofErr w:type="spellEnd"/>
      <w:r w:rsidR="009C6D79">
        <w:rPr>
          <w:rFonts w:ascii="Arial" w:hAnsi="Arial" w:cs="Arial"/>
          <w:b/>
          <w:color w:val="000000" w:themeColor="text1"/>
          <w:sz w:val="20"/>
          <w:szCs w:val="20"/>
          <w:u w:val="single"/>
          <w:lang w:val="de-DE"/>
        </w:rPr>
        <w:t xml:space="preserve"> </w:t>
      </w:r>
      <w:r w:rsidR="009C6D79">
        <w:rPr>
          <w:rFonts w:ascii="Arial" w:hAnsi="Arial" w:cs="Arial"/>
          <w:b/>
          <w:color w:val="FF0000"/>
          <w:sz w:val="20"/>
          <w:szCs w:val="20"/>
          <w:u w:val="single"/>
          <w:lang w:val="de-DE"/>
        </w:rPr>
        <w:t xml:space="preserve">ALI </w:t>
      </w:r>
      <w:proofErr w:type="spellStart"/>
      <w:r w:rsidR="009C6D79" w:rsidRPr="00F84B0B">
        <w:rPr>
          <w:rFonts w:ascii="Arial" w:hAnsi="Arial" w:cs="Arial"/>
          <w:b/>
          <w:color w:val="FF0000"/>
          <w:sz w:val="20"/>
          <w:szCs w:val="20"/>
          <w:u w:val="single"/>
          <w:lang w:val="de-DE"/>
        </w:rPr>
        <w:t>vsaj</w:t>
      </w:r>
      <w:proofErr w:type="spellEnd"/>
      <w:r w:rsidR="009C6D79" w:rsidRPr="00F84B0B">
        <w:rPr>
          <w:rFonts w:ascii="Arial" w:hAnsi="Arial" w:cs="Arial"/>
          <w:b/>
          <w:color w:val="FF0000"/>
          <w:sz w:val="20"/>
          <w:szCs w:val="20"/>
          <w:u w:val="single"/>
          <w:lang w:val="de-DE"/>
        </w:rPr>
        <w:t xml:space="preserve"> </w:t>
      </w:r>
      <w:proofErr w:type="spellStart"/>
      <w:r w:rsidR="009C6D79" w:rsidRPr="00F84B0B">
        <w:rPr>
          <w:rFonts w:ascii="Arial" w:hAnsi="Arial" w:cs="Arial"/>
          <w:b/>
          <w:color w:val="FF0000"/>
          <w:sz w:val="20"/>
          <w:szCs w:val="20"/>
          <w:u w:val="single"/>
          <w:lang w:val="de-DE"/>
        </w:rPr>
        <w:t>dve</w:t>
      </w:r>
      <w:proofErr w:type="spellEnd"/>
      <w:r w:rsidR="009C6D79" w:rsidRPr="00F84B0B">
        <w:rPr>
          <w:rFonts w:ascii="Arial" w:hAnsi="Arial" w:cs="Arial"/>
          <w:b/>
          <w:color w:val="FF0000"/>
          <w:sz w:val="20"/>
          <w:szCs w:val="20"/>
          <w:u w:val="single"/>
          <w:lang w:val="de-DE"/>
        </w:rPr>
        <w:t xml:space="preserve"> </w:t>
      </w:r>
      <w:proofErr w:type="spellStart"/>
      <w:r w:rsidR="009C6D79" w:rsidRPr="00F84B0B">
        <w:rPr>
          <w:rFonts w:ascii="Arial" w:hAnsi="Arial" w:cs="Arial"/>
          <w:b/>
          <w:color w:val="FF0000"/>
          <w:sz w:val="20"/>
          <w:szCs w:val="20"/>
          <w:u w:val="single"/>
          <w:lang w:val="de-DE"/>
        </w:rPr>
        <w:t>sanaciji</w:t>
      </w:r>
      <w:proofErr w:type="spellEnd"/>
      <w:r w:rsidR="009C6D79" w:rsidRPr="00F84B0B">
        <w:rPr>
          <w:rFonts w:ascii="Arial" w:hAnsi="Arial" w:cs="Arial"/>
          <w:b/>
          <w:color w:val="FF0000"/>
          <w:sz w:val="20"/>
          <w:szCs w:val="20"/>
          <w:u w:val="single"/>
          <w:lang w:val="de-DE"/>
        </w:rPr>
        <w:t xml:space="preserve"> </w:t>
      </w:r>
      <w:proofErr w:type="spellStart"/>
      <w:r w:rsidR="009C6D79" w:rsidRPr="00F84B0B">
        <w:rPr>
          <w:rFonts w:ascii="Arial" w:hAnsi="Arial" w:cs="Arial"/>
          <w:b/>
          <w:color w:val="FF0000"/>
          <w:sz w:val="20"/>
          <w:szCs w:val="20"/>
          <w:u w:val="single"/>
          <w:lang w:val="de-DE"/>
        </w:rPr>
        <w:t>ali</w:t>
      </w:r>
      <w:proofErr w:type="spellEnd"/>
      <w:r w:rsidR="009C6D79" w:rsidRPr="00F84B0B">
        <w:rPr>
          <w:rFonts w:ascii="Arial" w:hAnsi="Arial" w:cs="Arial"/>
          <w:b/>
          <w:color w:val="FF0000"/>
          <w:sz w:val="20"/>
          <w:szCs w:val="20"/>
          <w:u w:val="single"/>
          <w:lang w:val="de-DE"/>
        </w:rPr>
        <w:t xml:space="preserve"> </w:t>
      </w:r>
      <w:proofErr w:type="spellStart"/>
      <w:r w:rsidR="009C6D79" w:rsidRPr="00F84B0B">
        <w:rPr>
          <w:rFonts w:ascii="Arial" w:hAnsi="Arial" w:cs="Arial"/>
          <w:b/>
          <w:color w:val="FF0000"/>
          <w:sz w:val="20"/>
          <w:szCs w:val="20"/>
          <w:u w:val="single"/>
          <w:lang w:val="de-DE"/>
        </w:rPr>
        <w:t>gradnji</w:t>
      </w:r>
      <w:proofErr w:type="spellEnd"/>
      <w:r w:rsidR="009C6D79" w:rsidRPr="00F84B0B">
        <w:rPr>
          <w:rFonts w:ascii="Arial" w:hAnsi="Arial" w:cs="Arial"/>
          <w:b/>
          <w:color w:val="FF0000"/>
          <w:sz w:val="20"/>
          <w:szCs w:val="20"/>
          <w:u w:val="single"/>
          <w:lang w:val="de-DE"/>
        </w:rPr>
        <w:t xml:space="preserve"> </w:t>
      </w:r>
      <w:proofErr w:type="spellStart"/>
      <w:r w:rsidR="009C6D79" w:rsidRPr="00F84B0B">
        <w:rPr>
          <w:rFonts w:ascii="Arial" w:hAnsi="Arial" w:cs="Arial"/>
          <w:b/>
          <w:color w:val="FF0000"/>
          <w:sz w:val="20"/>
          <w:szCs w:val="20"/>
          <w:u w:val="single"/>
          <w:lang w:val="de-DE"/>
        </w:rPr>
        <w:t>pilotne</w:t>
      </w:r>
      <w:proofErr w:type="spellEnd"/>
      <w:r w:rsidR="009C6D79" w:rsidRPr="00F84B0B">
        <w:rPr>
          <w:rFonts w:ascii="Arial" w:hAnsi="Arial" w:cs="Arial"/>
          <w:b/>
          <w:color w:val="FF0000"/>
          <w:sz w:val="20"/>
          <w:szCs w:val="20"/>
          <w:u w:val="single"/>
          <w:lang w:val="de-DE"/>
        </w:rPr>
        <w:t xml:space="preserve"> </w:t>
      </w:r>
      <w:proofErr w:type="spellStart"/>
      <w:r w:rsidR="009C6D79" w:rsidRPr="00F84B0B">
        <w:rPr>
          <w:rFonts w:ascii="Arial" w:hAnsi="Arial" w:cs="Arial"/>
          <w:b/>
          <w:color w:val="FF0000"/>
          <w:sz w:val="20"/>
          <w:szCs w:val="20"/>
          <w:u w:val="single"/>
          <w:lang w:val="de-DE"/>
        </w:rPr>
        <w:t>stene</w:t>
      </w:r>
      <w:proofErr w:type="spellEnd"/>
      <w:r w:rsidR="009C6D79" w:rsidRPr="00F84B0B">
        <w:rPr>
          <w:rFonts w:ascii="Arial" w:hAnsi="Arial" w:cs="Arial"/>
          <w:b/>
          <w:color w:val="FF0000"/>
          <w:sz w:val="20"/>
          <w:szCs w:val="20"/>
          <w:u w:val="single"/>
          <w:lang w:val="de-DE"/>
        </w:rPr>
        <w:t xml:space="preserve"> s </w:t>
      </w:r>
      <w:proofErr w:type="spellStart"/>
      <w:r w:rsidR="009C6D79" w:rsidRPr="00F84B0B">
        <w:rPr>
          <w:rFonts w:ascii="Arial" w:hAnsi="Arial" w:cs="Arial"/>
          <w:b/>
          <w:color w:val="FF0000"/>
          <w:sz w:val="20"/>
          <w:szCs w:val="20"/>
          <w:u w:val="single"/>
          <w:lang w:val="de-DE"/>
        </w:rPr>
        <w:t>sidranjem</w:t>
      </w:r>
      <w:proofErr w:type="spellEnd"/>
      <w:r w:rsidR="009C6D79" w:rsidRPr="00F84B0B">
        <w:rPr>
          <w:rFonts w:ascii="Arial" w:hAnsi="Arial" w:cs="Arial"/>
          <w:b/>
          <w:color w:val="FF0000"/>
          <w:sz w:val="20"/>
          <w:szCs w:val="20"/>
          <w:u w:val="single"/>
          <w:lang w:val="de-DE"/>
        </w:rPr>
        <w:t xml:space="preserve"> na </w:t>
      </w:r>
      <w:proofErr w:type="spellStart"/>
      <w:r w:rsidR="009C6D79" w:rsidRPr="00F84B0B">
        <w:rPr>
          <w:rFonts w:ascii="Arial" w:hAnsi="Arial" w:cs="Arial"/>
          <w:b/>
          <w:color w:val="FF0000"/>
          <w:sz w:val="20"/>
          <w:szCs w:val="20"/>
          <w:u w:val="single"/>
          <w:lang w:val="de-DE"/>
        </w:rPr>
        <w:t>cestni</w:t>
      </w:r>
      <w:proofErr w:type="spellEnd"/>
      <w:r w:rsidR="009C6D79" w:rsidRPr="00F84B0B">
        <w:rPr>
          <w:rFonts w:ascii="Arial" w:hAnsi="Arial" w:cs="Arial"/>
          <w:b/>
          <w:color w:val="FF0000"/>
          <w:sz w:val="20"/>
          <w:szCs w:val="20"/>
          <w:u w:val="single"/>
          <w:lang w:val="de-DE"/>
        </w:rPr>
        <w:t xml:space="preserve"> </w:t>
      </w:r>
      <w:proofErr w:type="spellStart"/>
      <w:r w:rsidR="009C6D79" w:rsidRPr="00F84B0B">
        <w:rPr>
          <w:rFonts w:ascii="Arial" w:hAnsi="Arial" w:cs="Arial"/>
          <w:b/>
          <w:color w:val="FF0000"/>
          <w:sz w:val="20"/>
          <w:szCs w:val="20"/>
          <w:u w:val="single"/>
          <w:lang w:val="de-DE"/>
        </w:rPr>
        <w:t>ali</w:t>
      </w:r>
      <w:proofErr w:type="spellEnd"/>
      <w:r w:rsidR="009C6D79" w:rsidRPr="00F84B0B">
        <w:rPr>
          <w:rFonts w:ascii="Arial" w:hAnsi="Arial" w:cs="Arial"/>
          <w:b/>
          <w:color w:val="FF0000"/>
          <w:sz w:val="20"/>
          <w:szCs w:val="20"/>
          <w:u w:val="single"/>
          <w:lang w:val="de-DE"/>
        </w:rPr>
        <w:t xml:space="preserve"> </w:t>
      </w:r>
      <w:proofErr w:type="spellStart"/>
      <w:r w:rsidR="009C6D79" w:rsidRPr="00F84B0B">
        <w:rPr>
          <w:rFonts w:ascii="Arial" w:hAnsi="Arial" w:cs="Arial"/>
          <w:b/>
          <w:color w:val="FF0000"/>
          <w:sz w:val="20"/>
          <w:szCs w:val="20"/>
          <w:u w:val="single"/>
          <w:lang w:val="de-DE"/>
        </w:rPr>
        <w:t>železniški</w:t>
      </w:r>
      <w:proofErr w:type="spellEnd"/>
      <w:r w:rsidR="009C6D79" w:rsidRPr="00F84B0B">
        <w:rPr>
          <w:rFonts w:ascii="Arial" w:hAnsi="Arial" w:cs="Arial"/>
          <w:b/>
          <w:color w:val="FF0000"/>
          <w:sz w:val="20"/>
          <w:szCs w:val="20"/>
          <w:u w:val="single"/>
          <w:lang w:val="de-DE"/>
        </w:rPr>
        <w:t xml:space="preserve"> </w:t>
      </w:r>
      <w:proofErr w:type="spellStart"/>
      <w:r w:rsidR="009C6D79" w:rsidRPr="00F84B0B">
        <w:rPr>
          <w:rFonts w:ascii="Arial" w:hAnsi="Arial" w:cs="Arial"/>
          <w:b/>
          <w:color w:val="FF0000"/>
          <w:sz w:val="20"/>
          <w:szCs w:val="20"/>
          <w:u w:val="single"/>
          <w:lang w:val="de-DE"/>
        </w:rPr>
        <w:t>infrastrukturi</w:t>
      </w:r>
      <w:proofErr w:type="spellEnd"/>
      <w:r w:rsidR="009C6D79" w:rsidRPr="00F84B0B">
        <w:rPr>
          <w:rFonts w:ascii="Arial" w:hAnsi="Arial" w:cs="Arial"/>
          <w:b/>
          <w:color w:val="FF0000"/>
          <w:sz w:val="20"/>
          <w:szCs w:val="20"/>
          <w:u w:val="single"/>
          <w:lang w:val="de-DE"/>
        </w:rPr>
        <w:t>.</w:t>
      </w:r>
    </w:p>
    <w:p w14:paraId="19C073FF" w14:textId="7813B3AF" w:rsidR="008752A8" w:rsidRPr="009E0549" w:rsidRDefault="008752A8" w:rsidP="00F40E80">
      <w:pPr>
        <w:spacing w:line="240" w:lineRule="auto"/>
        <w:jc w:val="both"/>
        <w:rPr>
          <w:rFonts w:ascii="Arial" w:hAnsi="Arial" w:cs="Arial"/>
          <w:b/>
          <w:color w:val="0070C0"/>
          <w:sz w:val="20"/>
          <w:szCs w:val="20"/>
          <w:u w:val="single"/>
          <w:lang w:val="de-DE"/>
        </w:rPr>
      </w:pPr>
    </w:p>
    <w:p w14:paraId="2A34E441" w14:textId="7777777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5E0E77" w14:textId="77777777" w:rsidR="00F76A0E"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ab/>
      </w:r>
    </w:p>
    <w:p w14:paraId="7453F064" w14:textId="615D9E68" w:rsidR="00EE3125" w:rsidRPr="009E0549" w:rsidRDefault="00EE3125" w:rsidP="00F40E80">
      <w:pPr>
        <w:spacing w:line="240" w:lineRule="auto"/>
        <w:rPr>
          <w:rFonts w:ascii="Arial" w:hAnsi="Arial" w:cs="Arial"/>
          <w:b/>
          <w:color w:val="000000" w:themeColor="text1"/>
          <w:sz w:val="20"/>
          <w:szCs w:val="20"/>
        </w:rPr>
      </w:pPr>
      <w:r w:rsidRPr="009E0549">
        <w:rPr>
          <w:rFonts w:ascii="Arial" w:hAnsi="Arial" w:cs="Arial"/>
          <w:color w:val="000000" w:themeColor="text1"/>
          <w:sz w:val="20"/>
          <w:szCs w:val="20"/>
        </w:rPr>
        <w:tab/>
      </w:r>
      <w:r w:rsidRPr="009E0549">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098E67A3" w14:textId="77777777" w:rsidR="002920A3" w:rsidRPr="009E0549" w:rsidRDefault="002920A3" w:rsidP="00F40E80">
      <w:pPr>
        <w:tabs>
          <w:tab w:val="center" w:pos="4536"/>
          <w:tab w:val="right" w:pos="9072"/>
        </w:tabs>
        <w:spacing w:after="60" w:line="240" w:lineRule="auto"/>
        <w:rPr>
          <w:rFonts w:ascii="Arial" w:hAnsi="Arial" w:cs="Arial"/>
          <w:b/>
          <w:color w:val="000000" w:themeColor="text1"/>
          <w:sz w:val="20"/>
          <w:szCs w:val="20"/>
        </w:rPr>
      </w:pPr>
    </w:p>
    <w:p w14:paraId="0453404A" w14:textId="0A787E15"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lastRenderedPageBreak/>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77777777" w:rsidR="002920A3" w:rsidRPr="009E0549"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2920A3" w:rsidRPr="009E0549" w14:paraId="27D137FE" w14:textId="77777777" w:rsidTr="00AB3DFB">
        <w:trPr>
          <w:trHeight w:val="397"/>
        </w:trPr>
        <w:tc>
          <w:tcPr>
            <w:tcW w:w="3457" w:type="dxa"/>
            <w:shd w:val="clear" w:color="auto" w:fill="F3F3F3"/>
            <w:vAlign w:val="center"/>
          </w:tcPr>
          <w:p w14:paraId="0FD5C90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storitv</w:t>
            </w:r>
            <w:r w:rsidR="007A5B02" w:rsidRPr="009E0549">
              <w:rPr>
                <w:rFonts w:ascii="Arial" w:hAnsi="Arial" w:cs="Arial"/>
                <w:bCs/>
                <w:color w:val="000000" w:themeColor="text1"/>
                <w:sz w:val="20"/>
                <w:szCs w:val="20"/>
              </w:rPr>
              <w:t>e</w:t>
            </w:r>
            <w:r w:rsidRPr="009E0549">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9E0549" w:rsidRDefault="002920A3" w:rsidP="00F40E80">
            <w:pPr>
              <w:spacing w:after="0" w:line="240" w:lineRule="auto"/>
              <w:rPr>
                <w:rFonts w:ascii="Arial" w:hAnsi="Arial" w:cs="Arial"/>
                <w:bCs/>
                <w:color w:val="000000" w:themeColor="text1"/>
                <w:sz w:val="20"/>
                <w:szCs w:val="20"/>
              </w:rPr>
            </w:pPr>
          </w:p>
        </w:tc>
      </w:tr>
      <w:tr w:rsidR="002920A3" w:rsidRPr="009E0549" w14:paraId="122AA439" w14:textId="77777777" w:rsidTr="00AB3DFB">
        <w:trPr>
          <w:trHeight w:val="397"/>
        </w:trPr>
        <w:tc>
          <w:tcPr>
            <w:tcW w:w="3457" w:type="dxa"/>
            <w:shd w:val="clear" w:color="auto" w:fill="F3F3F3"/>
            <w:vAlign w:val="center"/>
          </w:tcPr>
          <w:p w14:paraId="205DC532" w14:textId="7475E8C4"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Predmet storitve</w:t>
            </w:r>
          </w:p>
        </w:tc>
        <w:tc>
          <w:tcPr>
            <w:tcW w:w="5829" w:type="dxa"/>
            <w:vAlign w:val="center"/>
          </w:tcPr>
          <w:p w14:paraId="4862D24D" w14:textId="77777777" w:rsidR="002920A3" w:rsidRPr="009E0549" w:rsidRDefault="002920A3" w:rsidP="00F40E80">
            <w:pPr>
              <w:spacing w:after="0" w:line="240" w:lineRule="auto"/>
              <w:rPr>
                <w:rFonts w:ascii="Arial" w:hAnsi="Arial" w:cs="Arial"/>
                <w:bCs/>
                <w:color w:val="000000" w:themeColor="text1"/>
                <w:sz w:val="20"/>
                <w:szCs w:val="20"/>
              </w:rPr>
            </w:pPr>
          </w:p>
        </w:tc>
      </w:tr>
      <w:tr w:rsidR="003F21A4" w:rsidRPr="009E0549" w14:paraId="63124AE7" w14:textId="77777777" w:rsidTr="00AB3DFB">
        <w:trPr>
          <w:trHeight w:val="397"/>
        </w:trPr>
        <w:tc>
          <w:tcPr>
            <w:tcW w:w="3457" w:type="dxa"/>
            <w:shd w:val="clear" w:color="auto" w:fill="F3F3F3"/>
            <w:vAlign w:val="center"/>
          </w:tcPr>
          <w:p w14:paraId="26BC2332" w14:textId="09E9BE42"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sz w:val="20"/>
                <w:szCs w:val="20"/>
              </w:rPr>
              <w:t>Izvajalec storitve (naziv, naslov)</w:t>
            </w:r>
          </w:p>
        </w:tc>
        <w:tc>
          <w:tcPr>
            <w:tcW w:w="5829" w:type="dxa"/>
            <w:vAlign w:val="center"/>
          </w:tcPr>
          <w:p w14:paraId="1A9F0F15"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651506B5" w14:textId="77777777" w:rsidTr="00AB3DFB">
        <w:trPr>
          <w:trHeight w:val="397"/>
        </w:trPr>
        <w:tc>
          <w:tcPr>
            <w:tcW w:w="3457" w:type="dxa"/>
            <w:shd w:val="clear" w:color="auto" w:fill="F3F3F3"/>
            <w:vAlign w:val="center"/>
          </w:tcPr>
          <w:p w14:paraId="08EAE6CB"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21E6EDF1" w14:textId="77777777" w:rsidTr="00AB3DFB">
        <w:trPr>
          <w:trHeight w:val="397"/>
        </w:trPr>
        <w:tc>
          <w:tcPr>
            <w:tcW w:w="3457" w:type="dxa"/>
            <w:shd w:val="clear" w:color="auto" w:fill="F3F3F3"/>
            <w:vAlign w:val="center"/>
          </w:tcPr>
          <w:p w14:paraId="72AF3647"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7C533F9D" w14:textId="77777777" w:rsidTr="00AB3DFB">
        <w:trPr>
          <w:trHeight w:val="397"/>
        </w:trPr>
        <w:tc>
          <w:tcPr>
            <w:tcW w:w="3457" w:type="dxa"/>
            <w:shd w:val="clear" w:color="auto" w:fill="F3F3F3"/>
            <w:vAlign w:val="center"/>
          </w:tcPr>
          <w:p w14:paraId="3342E90E"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Vloga v pogodbi</w:t>
            </w:r>
          </w:p>
        </w:tc>
        <w:tc>
          <w:tcPr>
            <w:tcW w:w="5829" w:type="dxa"/>
            <w:vAlign w:val="center"/>
          </w:tcPr>
          <w:p w14:paraId="28F381E6"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glavni izvajalec</w:t>
            </w:r>
          </w:p>
          <w:p w14:paraId="20CB16CB"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 xml:space="preserve">partner </w:t>
            </w:r>
          </w:p>
          <w:p w14:paraId="2A36331A"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podizvajalec</w:t>
            </w:r>
          </w:p>
        </w:tc>
      </w:tr>
      <w:tr w:rsidR="003F21A4" w:rsidRPr="009E0549" w14:paraId="075CA0DB" w14:textId="77777777" w:rsidTr="00AB3DFB">
        <w:trPr>
          <w:trHeight w:val="397"/>
        </w:trPr>
        <w:tc>
          <w:tcPr>
            <w:tcW w:w="3457" w:type="dxa"/>
            <w:shd w:val="clear" w:color="auto" w:fill="F3F3F3"/>
            <w:vAlign w:val="center"/>
          </w:tcPr>
          <w:p w14:paraId="20BC5BB4"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Čas izvajanja del (od – do)</w:t>
            </w:r>
          </w:p>
        </w:tc>
        <w:tc>
          <w:tcPr>
            <w:tcW w:w="5829" w:type="dxa"/>
            <w:vAlign w:val="center"/>
          </w:tcPr>
          <w:p w14:paraId="7516D0FE" w14:textId="77777777" w:rsidR="003F21A4" w:rsidRPr="009E0549" w:rsidRDefault="003F21A4" w:rsidP="00F40E80">
            <w:pPr>
              <w:spacing w:after="0" w:line="240" w:lineRule="auto"/>
              <w:rPr>
                <w:rFonts w:ascii="Arial" w:hAnsi="Arial" w:cs="Arial"/>
                <w:bCs/>
                <w:color w:val="000000" w:themeColor="text1"/>
                <w:sz w:val="20"/>
                <w:szCs w:val="20"/>
              </w:rPr>
            </w:pPr>
          </w:p>
        </w:tc>
      </w:tr>
    </w:tbl>
    <w:p w14:paraId="07939959" w14:textId="77777777" w:rsidR="002920A3" w:rsidRPr="009E0549" w:rsidRDefault="002920A3" w:rsidP="00F40E80">
      <w:pPr>
        <w:spacing w:after="0" w:line="240" w:lineRule="auto"/>
        <w:rPr>
          <w:rFonts w:ascii="Arial" w:hAnsi="Arial" w:cs="Arial"/>
          <w:bCs/>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7777777" w:rsidR="002920A3" w:rsidRPr="009E0549" w:rsidRDefault="002920A3"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02260D86" w14:textId="776D9A37" w:rsidR="001709A6" w:rsidRPr="001709A6" w:rsidRDefault="001709A6" w:rsidP="001709A6">
      <w:pPr>
        <w:keepLines/>
        <w:pageBreakBefore/>
        <w:tabs>
          <w:tab w:val="left" w:pos="0"/>
        </w:tabs>
        <w:spacing w:after="0" w:line="240" w:lineRule="auto"/>
        <w:rPr>
          <w:rFonts w:ascii="Arial" w:hAnsi="Arial" w:cs="Arial"/>
          <w:b/>
          <w:color w:val="000000"/>
          <w:sz w:val="20"/>
          <w:szCs w:val="20"/>
        </w:rPr>
      </w:pPr>
      <w:r w:rsidRPr="001709A6">
        <w:rPr>
          <w:rFonts w:ascii="Arial" w:hAnsi="Arial" w:cs="Arial"/>
          <w:b/>
          <w:color w:val="000000"/>
          <w:sz w:val="20"/>
          <w:szCs w:val="20"/>
        </w:rPr>
        <w:lastRenderedPageBreak/>
        <w:t>KADROVSKA SPOSOBNOST PONUDNIKA</w:t>
      </w:r>
      <w:r w:rsidR="00063890">
        <w:rPr>
          <w:rFonts w:ascii="Arial" w:hAnsi="Arial" w:cs="Arial"/>
          <w:b/>
          <w:color w:val="000000"/>
          <w:sz w:val="20"/>
          <w:szCs w:val="20"/>
        </w:rPr>
        <w:t xml:space="preserve">                                                                            OBRAZEC</w:t>
      </w:r>
      <w:r w:rsidR="00F86E05">
        <w:rPr>
          <w:rFonts w:ascii="Arial" w:hAnsi="Arial" w:cs="Arial"/>
          <w:b/>
          <w:color w:val="000000"/>
          <w:sz w:val="20"/>
          <w:szCs w:val="20"/>
        </w:rPr>
        <w:t xml:space="preserve"> 12</w:t>
      </w:r>
    </w:p>
    <w:p w14:paraId="08E17BB0" w14:textId="77777777" w:rsidR="001709A6" w:rsidRPr="001709A6" w:rsidRDefault="001709A6" w:rsidP="001709A6">
      <w:pPr>
        <w:spacing w:after="0" w:line="240" w:lineRule="auto"/>
        <w:rPr>
          <w:rFonts w:ascii="Arial" w:hAnsi="Arial" w:cs="Arial"/>
          <w:b/>
          <w:color w:val="000000"/>
          <w:sz w:val="20"/>
          <w:szCs w:val="20"/>
        </w:rPr>
      </w:pPr>
    </w:p>
    <w:p w14:paraId="4D52D6A5"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 xml:space="preserve">IME IN NASLOV PONUDNIKA </w:t>
      </w:r>
    </w:p>
    <w:p w14:paraId="7E016240"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16233EDE"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612F89D0" w14:textId="77777777" w:rsidR="001709A6" w:rsidRPr="001709A6" w:rsidRDefault="001709A6" w:rsidP="001709A6">
      <w:pPr>
        <w:spacing w:after="0" w:line="240" w:lineRule="auto"/>
        <w:jc w:val="both"/>
        <w:rPr>
          <w:rFonts w:ascii="Arial" w:hAnsi="Arial" w:cs="Arial"/>
          <w:color w:val="000000"/>
          <w:sz w:val="20"/>
          <w:szCs w:val="20"/>
        </w:rPr>
      </w:pPr>
    </w:p>
    <w:p w14:paraId="77C6CF1E"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Datum: ________________</w:t>
      </w:r>
    </w:p>
    <w:p w14:paraId="2104BAF2"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Ponudba št.: ____________</w:t>
      </w:r>
    </w:p>
    <w:p w14:paraId="4D8491EE" w14:textId="77777777" w:rsidR="001709A6" w:rsidRPr="001709A6" w:rsidRDefault="001709A6" w:rsidP="001709A6">
      <w:pPr>
        <w:keepLines/>
        <w:tabs>
          <w:tab w:val="left" w:pos="0"/>
        </w:tabs>
        <w:spacing w:after="0" w:line="240" w:lineRule="auto"/>
        <w:rPr>
          <w:rFonts w:ascii="Arial" w:hAnsi="Arial" w:cs="Arial"/>
          <w:b/>
          <w:color w:val="000000"/>
          <w:sz w:val="20"/>
          <w:szCs w:val="20"/>
        </w:rPr>
      </w:pPr>
    </w:p>
    <w:p w14:paraId="71DF4441"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SŽ - Infrastruktura, d.o.o.</w:t>
      </w:r>
    </w:p>
    <w:p w14:paraId="1D4A67ED"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Kolodvorska 11, 1000 Ljubljana</w:t>
      </w:r>
    </w:p>
    <w:p w14:paraId="6EF27D46" w14:textId="5ECF9E73" w:rsidR="001709A6" w:rsidRPr="001709A6" w:rsidRDefault="001709A6" w:rsidP="001709A6">
      <w:pPr>
        <w:keepLines/>
        <w:spacing w:before="240" w:after="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E20FCD" w:rsidRPr="00E20FCD">
        <w:rPr>
          <w:rFonts w:ascii="Arial" w:hAnsi="Arial" w:cs="Arial"/>
          <w:b/>
          <w:iCs/>
          <w:color w:val="000000"/>
          <w:sz w:val="20"/>
          <w:szCs w:val="20"/>
        </w:rPr>
        <w:t xml:space="preserve">Vgradnja sider v predorih </w:t>
      </w:r>
      <w:proofErr w:type="spellStart"/>
      <w:r w:rsidR="00E20FCD" w:rsidRPr="00E20FCD">
        <w:rPr>
          <w:rFonts w:ascii="Arial" w:hAnsi="Arial" w:cs="Arial"/>
          <w:b/>
          <w:iCs/>
          <w:color w:val="000000"/>
          <w:sz w:val="20"/>
          <w:szCs w:val="20"/>
        </w:rPr>
        <w:t>Križiški</w:t>
      </w:r>
      <w:proofErr w:type="spellEnd"/>
      <w:r w:rsidR="00E20FCD" w:rsidRPr="00E20FCD">
        <w:rPr>
          <w:rFonts w:ascii="Arial" w:hAnsi="Arial" w:cs="Arial"/>
          <w:b/>
          <w:iCs/>
          <w:color w:val="000000"/>
          <w:sz w:val="20"/>
          <w:szCs w:val="20"/>
        </w:rPr>
        <w:t xml:space="preserve">, </w:t>
      </w:r>
      <w:proofErr w:type="spellStart"/>
      <w:r w:rsidR="00E20FCD" w:rsidRPr="00E20FCD">
        <w:rPr>
          <w:rFonts w:ascii="Arial" w:hAnsi="Arial" w:cs="Arial"/>
          <w:b/>
          <w:iCs/>
          <w:color w:val="000000"/>
          <w:sz w:val="20"/>
          <w:szCs w:val="20"/>
        </w:rPr>
        <w:t>Jurgovec</w:t>
      </w:r>
      <w:proofErr w:type="spellEnd"/>
      <w:r w:rsidR="00E20FCD" w:rsidRPr="00E20FCD">
        <w:rPr>
          <w:rFonts w:ascii="Arial" w:hAnsi="Arial" w:cs="Arial"/>
          <w:b/>
          <w:iCs/>
          <w:color w:val="000000"/>
          <w:sz w:val="20"/>
          <w:szCs w:val="20"/>
        </w:rPr>
        <w:t xml:space="preserve"> in Ležeški na progi št. 50 Ljubljana – Sežana – </w:t>
      </w:r>
      <w:proofErr w:type="spellStart"/>
      <w:r w:rsidR="00E20FCD" w:rsidRPr="00E20FCD">
        <w:rPr>
          <w:rFonts w:ascii="Arial" w:hAnsi="Arial" w:cs="Arial"/>
          <w:b/>
          <w:iCs/>
          <w:color w:val="000000"/>
          <w:sz w:val="20"/>
          <w:szCs w:val="20"/>
        </w:rPr>
        <w:t>d.m</w:t>
      </w:r>
      <w:proofErr w:type="spellEnd"/>
      <w:r w:rsidR="00E20FCD" w:rsidRPr="00E20FCD">
        <w:rPr>
          <w:rFonts w:ascii="Arial" w:hAnsi="Arial" w:cs="Arial"/>
          <w:b/>
          <w:iCs/>
          <w:color w:val="000000"/>
          <w:sz w:val="20"/>
          <w:szCs w:val="20"/>
        </w:rPr>
        <w:t>.</w:t>
      </w:r>
      <w:r w:rsidR="00F66A8F">
        <w:rPr>
          <w:rFonts w:ascii="Arial" w:hAnsi="Arial" w:cs="Arial"/>
          <w:b/>
          <w:iCs/>
          <w:color w:val="000000"/>
          <w:sz w:val="20"/>
          <w:szCs w:val="20"/>
        </w:rPr>
        <w:t>«</w:t>
      </w:r>
    </w:p>
    <w:p w14:paraId="67BCCBCE"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50E394E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45D4071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PODATKI O KADRU</w:t>
      </w:r>
    </w:p>
    <w:p w14:paraId="72208E10"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65F6E90E" w14:textId="341AAF51" w:rsidR="001709A6" w:rsidRPr="001709A6" w:rsidRDefault="001709A6" w:rsidP="001709A6">
      <w:pPr>
        <w:spacing w:after="0" w:line="240" w:lineRule="auto"/>
        <w:jc w:val="both"/>
        <w:rPr>
          <w:rFonts w:ascii="Arial" w:hAnsi="Arial" w:cs="Arial"/>
          <w:color w:val="FF0000"/>
          <w:sz w:val="20"/>
          <w:szCs w:val="20"/>
        </w:rPr>
      </w:pPr>
      <w:r w:rsidRPr="001709A6">
        <w:rPr>
          <w:rFonts w:ascii="Arial" w:hAnsi="Arial" w:cs="Arial"/>
          <w:color w:val="000000"/>
          <w:sz w:val="20"/>
          <w:szCs w:val="20"/>
        </w:rPr>
        <w:t xml:space="preserve">Ponudnik je dolžan navesti ime in priimek kadra, ki bo sodeloval pri izvajanju pogodbe in ki izpolnjuje kadrovske pogoje, določene v »Pogoji za sodelovanje« </w:t>
      </w:r>
      <w:r w:rsidRPr="006E0A4C">
        <w:rPr>
          <w:rFonts w:ascii="Arial" w:hAnsi="Arial" w:cs="Arial"/>
          <w:sz w:val="20"/>
          <w:szCs w:val="20"/>
        </w:rPr>
        <w:t xml:space="preserve">točka </w:t>
      </w:r>
      <w:r w:rsidR="006E0A4C" w:rsidRPr="006E0A4C">
        <w:rPr>
          <w:rFonts w:ascii="Arial" w:hAnsi="Arial" w:cs="Arial"/>
          <w:sz w:val="20"/>
          <w:szCs w:val="20"/>
        </w:rPr>
        <w:t xml:space="preserve">10.1.4 </w:t>
      </w:r>
      <w:r w:rsidRPr="006E0A4C">
        <w:rPr>
          <w:rFonts w:ascii="Arial" w:hAnsi="Arial" w:cs="Arial"/>
          <w:sz w:val="20"/>
          <w:szCs w:val="20"/>
        </w:rPr>
        <w:t>iz te razpisne dokumentacije.</w:t>
      </w:r>
    </w:p>
    <w:p w14:paraId="4C57B7FE" w14:textId="77777777" w:rsidR="001709A6" w:rsidRPr="001709A6" w:rsidRDefault="001709A6" w:rsidP="001709A6">
      <w:pPr>
        <w:spacing w:after="0" w:line="240" w:lineRule="auto"/>
        <w:ind w:left="360"/>
        <w:jc w:val="both"/>
        <w:rPr>
          <w:rFonts w:ascii="Arial" w:hAnsi="Arial" w:cs="Arial"/>
          <w:color w:val="000000"/>
          <w:sz w:val="20"/>
          <w:szCs w:val="20"/>
          <w:highlight w:val="yellow"/>
        </w:rPr>
      </w:pPr>
    </w:p>
    <w:p w14:paraId="5C3A796B" w14:textId="3D1CEDED" w:rsid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VODJA DEL:</w:t>
      </w:r>
    </w:p>
    <w:p w14:paraId="19E07418" w14:textId="77777777" w:rsidR="001404B1" w:rsidRPr="001709A6" w:rsidRDefault="001404B1" w:rsidP="001709A6">
      <w:pPr>
        <w:tabs>
          <w:tab w:val="center" w:pos="4536"/>
          <w:tab w:val="right" w:pos="9072"/>
        </w:tabs>
        <w:spacing w:after="0" w:line="240" w:lineRule="auto"/>
        <w:rPr>
          <w:rFonts w:ascii="Arial" w:hAnsi="Arial" w:cs="Arial"/>
          <w:b/>
          <w:color w:val="000000"/>
          <w:sz w:val="20"/>
          <w:szCs w:val="20"/>
        </w:rPr>
      </w:pPr>
    </w:p>
    <w:tbl>
      <w:tblPr>
        <w:tblStyle w:val="Tabelamrea2"/>
        <w:tblW w:w="9151" w:type="dxa"/>
        <w:tblLook w:val="04A0" w:firstRow="1" w:lastRow="0" w:firstColumn="1" w:lastColumn="0" w:noHBand="0" w:noVBand="1"/>
      </w:tblPr>
      <w:tblGrid>
        <w:gridCol w:w="2428"/>
        <w:gridCol w:w="6723"/>
      </w:tblGrid>
      <w:tr w:rsidR="001709A6" w:rsidRPr="001709A6" w14:paraId="72FFC41D" w14:textId="77777777" w:rsidTr="00751D98">
        <w:trPr>
          <w:trHeight w:val="424"/>
        </w:trPr>
        <w:tc>
          <w:tcPr>
            <w:tcW w:w="2428" w:type="dxa"/>
            <w:shd w:val="clear" w:color="auto" w:fill="auto"/>
            <w:vAlign w:val="center"/>
          </w:tcPr>
          <w:p w14:paraId="4A50D82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bookmarkStart w:id="12" w:name="_Hlk110842603"/>
            <w:r w:rsidRPr="001709A6">
              <w:rPr>
                <w:rFonts w:ascii="Arial" w:hAnsi="Arial" w:cs="Arial"/>
                <w:color w:val="000000"/>
                <w:sz w:val="20"/>
                <w:szCs w:val="20"/>
              </w:rPr>
              <w:t>Ime in priimek</w:t>
            </w:r>
          </w:p>
        </w:tc>
        <w:tc>
          <w:tcPr>
            <w:tcW w:w="6723" w:type="dxa"/>
            <w:shd w:val="clear" w:color="auto" w:fill="auto"/>
            <w:vAlign w:val="center"/>
          </w:tcPr>
          <w:p w14:paraId="1A817204"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EBCA1AE" w14:textId="77777777" w:rsidTr="00751D98">
        <w:trPr>
          <w:trHeight w:val="399"/>
        </w:trPr>
        <w:tc>
          <w:tcPr>
            <w:tcW w:w="2428" w:type="dxa"/>
            <w:shd w:val="clear" w:color="auto" w:fill="auto"/>
            <w:vAlign w:val="center"/>
          </w:tcPr>
          <w:p w14:paraId="5913835F"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Strokovna izobrazba (stopnja in smer) in številka vpisa v imenik pri IZS</w:t>
            </w:r>
          </w:p>
        </w:tc>
        <w:tc>
          <w:tcPr>
            <w:tcW w:w="6723" w:type="dxa"/>
            <w:shd w:val="clear" w:color="auto" w:fill="auto"/>
            <w:vAlign w:val="center"/>
          </w:tcPr>
          <w:p w14:paraId="5CA3B0A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8990F6A" w14:textId="77777777" w:rsidTr="00751D98">
        <w:trPr>
          <w:trHeight w:val="424"/>
        </w:trPr>
        <w:tc>
          <w:tcPr>
            <w:tcW w:w="2428" w:type="dxa"/>
            <w:shd w:val="clear" w:color="auto" w:fill="auto"/>
            <w:vAlign w:val="center"/>
          </w:tcPr>
          <w:p w14:paraId="75934DB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Naziv in naslov delodajalca</w:t>
            </w:r>
          </w:p>
        </w:tc>
        <w:tc>
          <w:tcPr>
            <w:tcW w:w="6723" w:type="dxa"/>
            <w:shd w:val="clear" w:color="auto" w:fill="auto"/>
            <w:vAlign w:val="center"/>
          </w:tcPr>
          <w:p w14:paraId="2F19B748"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738DE47A" w14:textId="77777777" w:rsidTr="00751D98">
        <w:trPr>
          <w:trHeight w:val="399"/>
        </w:trPr>
        <w:tc>
          <w:tcPr>
            <w:tcW w:w="2428" w:type="dxa"/>
            <w:shd w:val="clear" w:color="auto" w:fill="auto"/>
            <w:vAlign w:val="center"/>
          </w:tcPr>
          <w:p w14:paraId="72F10935"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Kontaktna oseba delodajalca in kontaktna številka</w:t>
            </w:r>
          </w:p>
        </w:tc>
        <w:tc>
          <w:tcPr>
            <w:tcW w:w="6723" w:type="dxa"/>
            <w:shd w:val="clear" w:color="auto" w:fill="auto"/>
            <w:vAlign w:val="center"/>
          </w:tcPr>
          <w:p w14:paraId="23FB1CD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2D10F7C1" w14:textId="77777777" w:rsidTr="00751D98">
        <w:trPr>
          <w:trHeight w:val="424"/>
        </w:trPr>
        <w:tc>
          <w:tcPr>
            <w:tcW w:w="2428" w:type="dxa"/>
            <w:shd w:val="clear" w:color="auto" w:fill="auto"/>
            <w:vAlign w:val="center"/>
          </w:tcPr>
          <w:p w14:paraId="25831901" w14:textId="00F89661"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 xml:space="preserve">Referenci </w:t>
            </w:r>
            <w:r w:rsidRPr="00325296">
              <w:rPr>
                <w:rFonts w:ascii="Arial" w:hAnsi="Arial" w:cs="Arial"/>
                <w:sz w:val="20"/>
                <w:szCs w:val="20"/>
              </w:rPr>
              <w:t xml:space="preserve">s področja </w:t>
            </w:r>
            <w:r>
              <w:rPr>
                <w:rFonts w:ascii="Arial" w:hAnsi="Arial" w:cs="Arial"/>
                <w:color w:val="000000"/>
                <w:sz w:val="20"/>
                <w:szCs w:val="20"/>
              </w:rPr>
              <w:t>sanacije</w:t>
            </w:r>
            <w:r w:rsidRPr="001709A6">
              <w:rPr>
                <w:rFonts w:ascii="Arial" w:hAnsi="Arial" w:cs="Arial"/>
                <w:color w:val="000000"/>
                <w:sz w:val="20"/>
                <w:szCs w:val="20"/>
              </w:rPr>
              <w:t xml:space="preserve"> predora na cestni ali železniški infrastrukturi</w:t>
            </w:r>
            <w:r w:rsidR="00136764">
              <w:rPr>
                <w:rFonts w:ascii="Arial" w:hAnsi="Arial" w:cs="Arial"/>
                <w:color w:val="000000"/>
                <w:sz w:val="20"/>
                <w:szCs w:val="20"/>
              </w:rPr>
              <w:t xml:space="preserve"> </w:t>
            </w:r>
            <w:r w:rsidR="00136764" w:rsidRPr="0026084A">
              <w:rPr>
                <w:rFonts w:ascii="Arial" w:hAnsi="Arial" w:cs="Arial"/>
                <w:color w:val="FF0000"/>
                <w:sz w:val="20"/>
                <w:szCs w:val="20"/>
              </w:rPr>
              <w:t xml:space="preserve">ALI </w:t>
            </w:r>
            <w:r w:rsidR="00136764">
              <w:rPr>
                <w:rFonts w:ascii="Arial" w:hAnsi="Arial" w:cs="Arial"/>
                <w:color w:val="FF0000"/>
                <w:sz w:val="20"/>
                <w:szCs w:val="20"/>
              </w:rPr>
              <w:t xml:space="preserve">referenci </w:t>
            </w:r>
            <w:r w:rsidR="00136764" w:rsidRPr="0026084A">
              <w:rPr>
                <w:rFonts w:ascii="Arial" w:hAnsi="Arial" w:cs="Arial"/>
                <w:color w:val="FF0000"/>
                <w:sz w:val="20"/>
                <w:szCs w:val="20"/>
              </w:rPr>
              <w:t>s področja sanacije ali gradnje pilotne stene s sidranjem na cestni ali železniški infrastrukturi</w:t>
            </w:r>
          </w:p>
        </w:tc>
        <w:tc>
          <w:tcPr>
            <w:tcW w:w="6723" w:type="dxa"/>
            <w:shd w:val="clear" w:color="auto" w:fill="auto"/>
            <w:vAlign w:val="center"/>
          </w:tcPr>
          <w:p w14:paraId="3162F86E"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1:</w:t>
            </w:r>
          </w:p>
          <w:p w14:paraId="3CE16F3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p>
          <w:p w14:paraId="2F74C0B0"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2:</w:t>
            </w:r>
          </w:p>
        </w:tc>
      </w:tr>
      <w:tr w:rsidR="001709A6" w:rsidRPr="001709A6" w14:paraId="13871B8C" w14:textId="77777777" w:rsidTr="00751D98">
        <w:trPr>
          <w:trHeight w:val="424"/>
        </w:trPr>
        <w:tc>
          <w:tcPr>
            <w:tcW w:w="2428" w:type="dxa"/>
            <w:shd w:val="clear" w:color="auto" w:fill="auto"/>
            <w:vAlign w:val="center"/>
          </w:tcPr>
          <w:p w14:paraId="7EFD7C74"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Vrednost reference v EUR brez DDV in obdobje izvedbe (mesec in leto)</w:t>
            </w:r>
          </w:p>
        </w:tc>
        <w:tc>
          <w:tcPr>
            <w:tcW w:w="6723" w:type="dxa"/>
            <w:shd w:val="clear" w:color="auto" w:fill="auto"/>
            <w:vAlign w:val="center"/>
          </w:tcPr>
          <w:p w14:paraId="5D9C6A12"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1:</w:t>
            </w:r>
          </w:p>
          <w:p w14:paraId="549E1F2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p w14:paraId="511E53F1"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2:</w:t>
            </w:r>
          </w:p>
        </w:tc>
      </w:tr>
      <w:bookmarkEnd w:id="12"/>
    </w:tbl>
    <w:p w14:paraId="517E6251" w14:textId="77777777" w:rsidR="001709A6" w:rsidRPr="001709A6" w:rsidRDefault="001709A6" w:rsidP="001709A6">
      <w:pPr>
        <w:spacing w:after="0" w:line="240" w:lineRule="auto"/>
        <w:jc w:val="both"/>
        <w:rPr>
          <w:rFonts w:ascii="Arial" w:hAnsi="Arial" w:cs="Arial"/>
          <w:color w:val="000000"/>
          <w:sz w:val="20"/>
          <w:szCs w:val="20"/>
        </w:rPr>
      </w:pPr>
    </w:p>
    <w:p w14:paraId="788E9923" w14:textId="77777777" w:rsidR="001709A6" w:rsidRPr="001709A6" w:rsidRDefault="001709A6" w:rsidP="001709A6">
      <w:pPr>
        <w:spacing w:after="0" w:line="240" w:lineRule="auto"/>
        <w:jc w:val="both"/>
        <w:rPr>
          <w:rFonts w:ascii="Arial" w:hAnsi="Arial" w:cs="Arial"/>
          <w:color w:val="000000"/>
          <w:sz w:val="20"/>
          <w:szCs w:val="20"/>
        </w:rPr>
      </w:pPr>
    </w:p>
    <w:p w14:paraId="36205828" w14:textId="37EF0B79" w:rsidR="009E0CAB" w:rsidRPr="00F2095C" w:rsidRDefault="001436A1" w:rsidP="001709A6">
      <w:pPr>
        <w:spacing w:after="0" w:line="240" w:lineRule="auto"/>
        <w:jc w:val="both"/>
        <w:rPr>
          <w:rFonts w:ascii="Arial" w:hAnsi="Arial" w:cs="Arial"/>
          <w:color w:val="548DD4" w:themeColor="text2" w:themeTint="99"/>
          <w:sz w:val="20"/>
          <w:szCs w:val="20"/>
        </w:rPr>
      </w:pPr>
      <w:r w:rsidRPr="001436A1">
        <w:rPr>
          <w:rFonts w:ascii="Arial" w:hAnsi="Arial" w:cs="Arial"/>
          <w:sz w:val="20"/>
          <w:szCs w:val="20"/>
        </w:rPr>
        <w:t>Vodja del mora imeti vsaj dve (2) osebni referenci na področju sanacije predora na cestni ali železniški infrastrukturi</w:t>
      </w:r>
      <w:r w:rsidR="00136764">
        <w:rPr>
          <w:rFonts w:ascii="Arial" w:hAnsi="Arial" w:cs="Arial"/>
          <w:sz w:val="20"/>
          <w:szCs w:val="20"/>
        </w:rPr>
        <w:t xml:space="preserve"> </w:t>
      </w:r>
      <w:r w:rsidR="00136764">
        <w:rPr>
          <w:rFonts w:ascii="Arial" w:hAnsi="Arial" w:cs="Arial"/>
          <w:color w:val="FF0000"/>
          <w:sz w:val="20"/>
          <w:szCs w:val="20"/>
        </w:rPr>
        <w:t xml:space="preserve">ALI vsaj dve (2) osebni referenci </w:t>
      </w:r>
      <w:r w:rsidR="00136764" w:rsidRPr="00C8543A">
        <w:rPr>
          <w:rFonts w:ascii="Arial" w:hAnsi="Arial" w:cs="Arial"/>
          <w:color w:val="FF0000"/>
          <w:sz w:val="20"/>
          <w:szCs w:val="20"/>
        </w:rPr>
        <w:t>na področju sanacije ali gradnje pilotne stene s sidranjem na cestni ali železniški infrastrukturi</w:t>
      </w:r>
      <w:bookmarkStart w:id="13" w:name="_GoBack"/>
      <w:bookmarkEnd w:id="13"/>
      <w:r w:rsidRPr="001436A1">
        <w:rPr>
          <w:rFonts w:ascii="Arial" w:hAnsi="Arial" w:cs="Arial"/>
          <w:sz w:val="20"/>
          <w:szCs w:val="20"/>
        </w:rPr>
        <w:t xml:space="preserve">, v zadnjih petih (5) letih pred dnevom objave tega </w:t>
      </w:r>
      <w:r w:rsidR="00AC462A">
        <w:rPr>
          <w:rFonts w:ascii="Arial" w:hAnsi="Arial" w:cs="Arial"/>
          <w:sz w:val="20"/>
          <w:szCs w:val="20"/>
        </w:rPr>
        <w:t xml:space="preserve">javnega </w:t>
      </w:r>
      <w:r w:rsidRPr="001436A1">
        <w:rPr>
          <w:rFonts w:ascii="Arial" w:hAnsi="Arial" w:cs="Arial"/>
          <w:sz w:val="20"/>
          <w:szCs w:val="20"/>
        </w:rPr>
        <w:t>naročila,</w:t>
      </w:r>
      <w:r w:rsidR="002A268A">
        <w:rPr>
          <w:rFonts w:ascii="Arial" w:hAnsi="Arial" w:cs="Arial"/>
          <w:sz w:val="20"/>
          <w:szCs w:val="20"/>
        </w:rPr>
        <w:t xml:space="preserve"> </w:t>
      </w:r>
      <w:r w:rsidRPr="001436A1">
        <w:rPr>
          <w:rFonts w:ascii="Arial" w:hAnsi="Arial" w:cs="Arial"/>
          <w:sz w:val="20"/>
          <w:szCs w:val="20"/>
        </w:rPr>
        <w:t>v skupni vrednosti vsaj 500.000,00 EUR brez DDV ali več, ki morata biti potrjeni s strani naročnika referenčnega posla.</w:t>
      </w:r>
    </w:p>
    <w:p w14:paraId="57A4E03A" w14:textId="77777777" w:rsidR="009F0E7C" w:rsidRDefault="009F0E7C" w:rsidP="001709A6">
      <w:pPr>
        <w:spacing w:after="0" w:line="240" w:lineRule="auto"/>
        <w:jc w:val="both"/>
        <w:rPr>
          <w:rFonts w:ascii="Arial" w:hAnsi="Arial" w:cs="Arial"/>
          <w:color w:val="000000"/>
          <w:sz w:val="20"/>
          <w:szCs w:val="20"/>
        </w:rPr>
      </w:pPr>
    </w:p>
    <w:p w14:paraId="6B3AED88" w14:textId="77777777" w:rsidR="009F0E7C" w:rsidRDefault="009F0E7C" w:rsidP="001709A6">
      <w:pPr>
        <w:spacing w:after="0" w:line="240" w:lineRule="auto"/>
        <w:jc w:val="both"/>
        <w:rPr>
          <w:rFonts w:ascii="Arial" w:hAnsi="Arial" w:cs="Arial"/>
          <w:color w:val="000000"/>
          <w:sz w:val="20"/>
          <w:szCs w:val="20"/>
        </w:rPr>
      </w:pPr>
    </w:p>
    <w:p w14:paraId="4EB759CA" w14:textId="263E3B54" w:rsidR="009F0E7C" w:rsidRDefault="0093443E" w:rsidP="001709A6">
      <w:pPr>
        <w:spacing w:after="0" w:line="240" w:lineRule="auto"/>
        <w:jc w:val="both"/>
        <w:rPr>
          <w:rFonts w:ascii="Arial" w:hAnsi="Arial" w:cs="Arial"/>
          <w:color w:val="000000"/>
          <w:sz w:val="20"/>
          <w:szCs w:val="20"/>
        </w:rPr>
      </w:pPr>
      <w:r w:rsidRPr="0093443E">
        <w:rPr>
          <w:rFonts w:ascii="Arial" w:hAnsi="Arial" w:cs="Arial"/>
          <w:color w:val="000000"/>
          <w:sz w:val="20"/>
          <w:szCs w:val="20"/>
        </w:rPr>
        <w:t>* Ponudnik k temu obrazcu predloži razpisni obrazec</w:t>
      </w:r>
      <w:r w:rsidR="0085783A">
        <w:rPr>
          <w:rFonts w:ascii="Arial" w:hAnsi="Arial" w:cs="Arial"/>
          <w:color w:val="000000"/>
          <w:sz w:val="20"/>
          <w:szCs w:val="20"/>
        </w:rPr>
        <w:t xml:space="preserve">, ki je priloga obrazca </w:t>
      </w:r>
      <w:r w:rsidRPr="0093443E">
        <w:rPr>
          <w:rFonts w:ascii="Arial" w:hAnsi="Arial" w:cs="Arial"/>
          <w:color w:val="000000"/>
          <w:sz w:val="20"/>
          <w:szCs w:val="20"/>
        </w:rPr>
        <w:t>12– potrdilo reference kadra.</w:t>
      </w:r>
    </w:p>
    <w:p w14:paraId="2C9CC2ED" w14:textId="14EEB912" w:rsidR="00FB7776" w:rsidRDefault="00FB7776" w:rsidP="001709A6">
      <w:pPr>
        <w:spacing w:after="0" w:line="240" w:lineRule="auto"/>
        <w:jc w:val="both"/>
        <w:rPr>
          <w:rFonts w:ascii="Arial" w:hAnsi="Arial" w:cs="Arial"/>
          <w:color w:val="000000"/>
          <w:sz w:val="20"/>
          <w:szCs w:val="20"/>
        </w:rPr>
      </w:pPr>
    </w:p>
    <w:p w14:paraId="253E9925" w14:textId="77777777" w:rsidR="00FB7776" w:rsidRDefault="00FB7776" w:rsidP="001709A6">
      <w:pPr>
        <w:spacing w:after="0" w:line="240" w:lineRule="auto"/>
        <w:jc w:val="both"/>
        <w:rPr>
          <w:rFonts w:ascii="Arial" w:hAnsi="Arial" w:cs="Arial"/>
          <w:color w:val="000000"/>
          <w:sz w:val="20"/>
          <w:szCs w:val="20"/>
        </w:rPr>
      </w:pPr>
    </w:p>
    <w:p w14:paraId="11E2C9EE" w14:textId="77777777" w:rsidR="009E0CAB" w:rsidRDefault="009E0CAB" w:rsidP="001709A6">
      <w:pPr>
        <w:spacing w:after="0" w:line="240" w:lineRule="auto"/>
        <w:jc w:val="both"/>
        <w:rPr>
          <w:rFonts w:ascii="Arial" w:hAnsi="Arial" w:cs="Arial"/>
          <w:color w:val="000000"/>
          <w:sz w:val="20"/>
          <w:szCs w:val="20"/>
        </w:rPr>
      </w:pPr>
    </w:p>
    <w:tbl>
      <w:tblPr>
        <w:tblStyle w:val="Tabelamrea"/>
        <w:tblW w:w="9209" w:type="dxa"/>
        <w:tblLook w:val="04A0" w:firstRow="1" w:lastRow="0" w:firstColumn="1" w:lastColumn="0" w:noHBand="0" w:noVBand="1"/>
      </w:tblPr>
      <w:tblGrid>
        <w:gridCol w:w="2133"/>
        <w:gridCol w:w="883"/>
        <w:gridCol w:w="6193"/>
      </w:tblGrid>
      <w:tr w:rsidR="009E0CAB" w:rsidRPr="0054648A" w14:paraId="09061849" w14:textId="77777777" w:rsidTr="00751D98">
        <w:tc>
          <w:tcPr>
            <w:tcW w:w="2133" w:type="dxa"/>
            <w:shd w:val="clear" w:color="auto" w:fill="C6D9F1" w:themeFill="text2" w:themeFillTint="33"/>
            <w:vAlign w:val="center"/>
          </w:tcPr>
          <w:p w14:paraId="01351B7C"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Navedba zahtevanega kadra</w:t>
            </w:r>
          </w:p>
        </w:tc>
        <w:tc>
          <w:tcPr>
            <w:tcW w:w="883" w:type="dxa"/>
            <w:shd w:val="clear" w:color="auto" w:fill="C6D9F1" w:themeFill="text2" w:themeFillTint="33"/>
            <w:vAlign w:val="center"/>
          </w:tcPr>
          <w:p w14:paraId="6D6C1A5E" w14:textId="77777777" w:rsidR="009E0CAB" w:rsidRPr="000417FE" w:rsidRDefault="009E0CAB" w:rsidP="00751D98">
            <w:pPr>
              <w:jc w:val="center"/>
              <w:rPr>
                <w:rFonts w:ascii="Arial" w:hAnsi="Arial" w:cs="Arial"/>
                <w:b/>
                <w:bCs/>
                <w:iCs/>
                <w:color w:val="000000" w:themeColor="text1"/>
                <w:sz w:val="20"/>
                <w:szCs w:val="22"/>
              </w:rPr>
            </w:pPr>
          </w:p>
          <w:p w14:paraId="673C7C70"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Število</w:t>
            </w:r>
          </w:p>
        </w:tc>
        <w:tc>
          <w:tcPr>
            <w:tcW w:w="6193" w:type="dxa"/>
            <w:shd w:val="clear" w:color="auto" w:fill="C6D9F1" w:themeFill="text2" w:themeFillTint="33"/>
            <w:vAlign w:val="center"/>
          </w:tcPr>
          <w:p w14:paraId="162AF502" w14:textId="0B4DF4A2" w:rsidR="009E0CAB" w:rsidRPr="009E0CAB" w:rsidRDefault="009E0CAB" w:rsidP="009E0CAB">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 xml:space="preserve">Ime in </w:t>
            </w:r>
            <w:r>
              <w:rPr>
                <w:rFonts w:ascii="Arial" w:hAnsi="Arial" w:cs="Arial"/>
                <w:b/>
                <w:bCs/>
                <w:iCs/>
                <w:color w:val="000000" w:themeColor="text1"/>
                <w:sz w:val="20"/>
                <w:szCs w:val="22"/>
              </w:rPr>
              <w:t>priimek, datum rojstva</w:t>
            </w:r>
            <w:r w:rsidR="002E11DC">
              <w:rPr>
                <w:rFonts w:ascii="Arial" w:hAnsi="Arial" w:cs="Arial"/>
                <w:b/>
                <w:bCs/>
                <w:iCs/>
                <w:color w:val="000000" w:themeColor="text1"/>
                <w:sz w:val="20"/>
                <w:szCs w:val="22"/>
              </w:rPr>
              <w:t xml:space="preserve">, </w:t>
            </w:r>
            <w:r w:rsidRPr="000417FE">
              <w:rPr>
                <w:rFonts w:ascii="Arial" w:hAnsi="Arial" w:cs="Arial"/>
                <w:b/>
                <w:bCs/>
                <w:iCs/>
                <w:color w:val="000000" w:themeColor="text1"/>
                <w:sz w:val="20"/>
                <w:szCs w:val="22"/>
              </w:rPr>
              <w:t>sedanja zaposlitev</w:t>
            </w:r>
            <w:r w:rsidRPr="009E0CAB">
              <w:rPr>
                <w:rFonts w:ascii="Arial" w:hAnsi="Arial" w:cs="Arial"/>
                <w:b/>
                <w:bCs/>
                <w:iCs/>
                <w:sz w:val="20"/>
                <w:szCs w:val="22"/>
              </w:rPr>
              <w:t>, leta izkušenj pri podobnih delih, kot je predmet tega JN</w:t>
            </w:r>
          </w:p>
        </w:tc>
      </w:tr>
      <w:tr w:rsidR="009E0CAB" w:rsidRPr="0054648A" w14:paraId="135E95E7" w14:textId="77777777" w:rsidTr="00751D98">
        <w:trPr>
          <w:trHeight w:val="685"/>
        </w:trPr>
        <w:tc>
          <w:tcPr>
            <w:tcW w:w="2133" w:type="dxa"/>
            <w:shd w:val="clear" w:color="auto" w:fill="C6D9F1" w:themeFill="text2" w:themeFillTint="33"/>
            <w:vAlign w:val="center"/>
          </w:tcPr>
          <w:p w14:paraId="49DE51BB" w14:textId="3AA8D7C0" w:rsidR="009E0CAB" w:rsidRPr="000417FE" w:rsidRDefault="00AA0310" w:rsidP="00751D98">
            <w:pPr>
              <w:jc w:val="center"/>
              <w:rPr>
                <w:rFonts w:ascii="Arial" w:hAnsi="Arial" w:cs="Arial"/>
                <w:color w:val="000000" w:themeColor="text1"/>
                <w:sz w:val="20"/>
                <w:szCs w:val="22"/>
              </w:rPr>
            </w:pPr>
            <w:r>
              <w:rPr>
                <w:rFonts w:ascii="Arial" w:hAnsi="Arial" w:cs="Arial"/>
                <w:color w:val="000000" w:themeColor="text1"/>
                <w:sz w:val="20"/>
                <w:szCs w:val="22"/>
              </w:rPr>
              <w:t>D</w:t>
            </w:r>
            <w:r w:rsidR="009E0CAB">
              <w:rPr>
                <w:rFonts w:ascii="Arial" w:hAnsi="Arial" w:cs="Arial"/>
                <w:color w:val="000000" w:themeColor="text1"/>
                <w:sz w:val="20"/>
                <w:szCs w:val="22"/>
              </w:rPr>
              <w:t>elavci</w:t>
            </w:r>
          </w:p>
        </w:tc>
        <w:tc>
          <w:tcPr>
            <w:tcW w:w="883" w:type="dxa"/>
            <w:vAlign w:val="center"/>
          </w:tcPr>
          <w:p w14:paraId="70F24906" w14:textId="7F5B609D" w:rsidR="009E0CAB" w:rsidRPr="000417FE" w:rsidRDefault="00661BB2" w:rsidP="00751D98">
            <w:pPr>
              <w:jc w:val="center"/>
              <w:rPr>
                <w:rFonts w:ascii="Arial" w:hAnsi="Arial" w:cs="Arial"/>
                <w:bCs/>
                <w:iCs/>
                <w:color w:val="000000" w:themeColor="text1"/>
                <w:sz w:val="20"/>
                <w:szCs w:val="22"/>
              </w:rPr>
            </w:pPr>
            <w:r>
              <w:rPr>
                <w:rFonts w:ascii="Arial" w:hAnsi="Arial" w:cs="Arial"/>
                <w:bCs/>
                <w:iCs/>
                <w:color w:val="000000" w:themeColor="text1"/>
                <w:sz w:val="20"/>
                <w:szCs w:val="22"/>
              </w:rPr>
              <w:t>10</w:t>
            </w:r>
          </w:p>
        </w:tc>
        <w:tc>
          <w:tcPr>
            <w:tcW w:w="6193" w:type="dxa"/>
          </w:tcPr>
          <w:p w14:paraId="02BA53CE" w14:textId="72B5A1B1" w:rsidR="009E0CAB" w:rsidRPr="009E0CAB" w:rsidRDefault="009E0CAB" w:rsidP="00751D98">
            <w:pPr>
              <w:rPr>
                <w:rFonts w:ascii="Arial" w:hAnsi="Arial" w:cs="Arial"/>
                <w:bCs/>
                <w:iCs/>
                <w:sz w:val="20"/>
                <w:szCs w:val="22"/>
              </w:rPr>
            </w:pPr>
            <w:r w:rsidRPr="009E0CAB">
              <w:rPr>
                <w:rFonts w:ascii="Arial" w:hAnsi="Arial" w:cs="Arial"/>
                <w:bCs/>
                <w:iCs/>
                <w:sz w:val="20"/>
                <w:szCs w:val="22"/>
              </w:rPr>
              <w:t>Delavec 1:</w:t>
            </w:r>
          </w:p>
          <w:p w14:paraId="3D090AEC" w14:textId="77777777" w:rsidR="009E0CAB" w:rsidRDefault="009E0CAB" w:rsidP="00751D98">
            <w:pPr>
              <w:rPr>
                <w:rFonts w:ascii="Arial" w:hAnsi="Arial" w:cs="Arial"/>
                <w:bCs/>
                <w:iCs/>
                <w:sz w:val="20"/>
                <w:szCs w:val="22"/>
              </w:rPr>
            </w:pPr>
            <w:r w:rsidRPr="009E0CAB">
              <w:rPr>
                <w:rFonts w:ascii="Arial" w:hAnsi="Arial" w:cs="Arial"/>
                <w:bCs/>
                <w:iCs/>
                <w:sz w:val="20"/>
                <w:szCs w:val="22"/>
              </w:rPr>
              <w:t>Delavec 2:</w:t>
            </w:r>
          </w:p>
          <w:p w14:paraId="7484FBF3" w14:textId="77777777" w:rsidR="009E0CAB" w:rsidRDefault="009E0CAB" w:rsidP="00751D98">
            <w:pPr>
              <w:rPr>
                <w:rFonts w:ascii="Arial" w:hAnsi="Arial" w:cs="Arial"/>
                <w:bCs/>
                <w:iCs/>
                <w:sz w:val="20"/>
                <w:szCs w:val="22"/>
              </w:rPr>
            </w:pPr>
            <w:r>
              <w:rPr>
                <w:rFonts w:ascii="Arial" w:hAnsi="Arial" w:cs="Arial"/>
                <w:bCs/>
                <w:iCs/>
                <w:sz w:val="20"/>
                <w:szCs w:val="22"/>
              </w:rPr>
              <w:t>Delavec 3:</w:t>
            </w:r>
          </w:p>
          <w:p w14:paraId="32D67247" w14:textId="77777777" w:rsidR="009E0CAB" w:rsidRDefault="009E0CAB" w:rsidP="00751D98">
            <w:pPr>
              <w:rPr>
                <w:rFonts w:ascii="Arial" w:hAnsi="Arial" w:cs="Arial"/>
                <w:bCs/>
                <w:iCs/>
                <w:sz w:val="20"/>
                <w:szCs w:val="22"/>
              </w:rPr>
            </w:pPr>
            <w:r>
              <w:rPr>
                <w:rFonts w:ascii="Arial" w:hAnsi="Arial" w:cs="Arial"/>
                <w:bCs/>
                <w:iCs/>
                <w:sz w:val="20"/>
                <w:szCs w:val="22"/>
              </w:rPr>
              <w:t>Delavec 4:</w:t>
            </w:r>
          </w:p>
          <w:p w14:paraId="76AA706C" w14:textId="77777777" w:rsidR="009E0CAB" w:rsidRDefault="009E0CAB" w:rsidP="00751D98">
            <w:pPr>
              <w:rPr>
                <w:rFonts w:ascii="Arial" w:hAnsi="Arial" w:cs="Arial"/>
                <w:bCs/>
                <w:iCs/>
                <w:sz w:val="20"/>
                <w:szCs w:val="22"/>
              </w:rPr>
            </w:pPr>
            <w:r>
              <w:rPr>
                <w:rFonts w:ascii="Arial" w:hAnsi="Arial" w:cs="Arial"/>
                <w:bCs/>
                <w:iCs/>
                <w:sz w:val="20"/>
                <w:szCs w:val="22"/>
              </w:rPr>
              <w:t>Delavec 5:</w:t>
            </w:r>
          </w:p>
          <w:p w14:paraId="76904902" w14:textId="194C3687" w:rsidR="00661BB2" w:rsidRDefault="00661BB2" w:rsidP="00751D98">
            <w:pPr>
              <w:rPr>
                <w:rFonts w:ascii="Arial" w:hAnsi="Arial" w:cs="Arial"/>
                <w:bCs/>
                <w:iCs/>
                <w:sz w:val="20"/>
                <w:szCs w:val="22"/>
              </w:rPr>
            </w:pPr>
            <w:r>
              <w:rPr>
                <w:rFonts w:ascii="Arial" w:hAnsi="Arial" w:cs="Arial"/>
                <w:bCs/>
                <w:iCs/>
                <w:sz w:val="20"/>
                <w:szCs w:val="22"/>
              </w:rPr>
              <w:t>Delavec 6:</w:t>
            </w:r>
          </w:p>
          <w:p w14:paraId="4A4AC8DC" w14:textId="77777777" w:rsidR="00661BB2" w:rsidRDefault="00661BB2" w:rsidP="00751D98">
            <w:pPr>
              <w:rPr>
                <w:rFonts w:ascii="Arial" w:hAnsi="Arial" w:cs="Arial"/>
                <w:bCs/>
                <w:iCs/>
                <w:sz w:val="20"/>
                <w:szCs w:val="22"/>
              </w:rPr>
            </w:pPr>
            <w:r>
              <w:rPr>
                <w:rFonts w:ascii="Arial" w:hAnsi="Arial" w:cs="Arial"/>
                <w:bCs/>
                <w:iCs/>
                <w:sz w:val="20"/>
                <w:szCs w:val="22"/>
              </w:rPr>
              <w:t>Delavec 7:</w:t>
            </w:r>
          </w:p>
          <w:p w14:paraId="6D1C7F98" w14:textId="77777777" w:rsidR="00661BB2" w:rsidRDefault="00661BB2" w:rsidP="00751D98">
            <w:pPr>
              <w:rPr>
                <w:rFonts w:ascii="Arial" w:hAnsi="Arial" w:cs="Arial"/>
                <w:bCs/>
                <w:iCs/>
                <w:sz w:val="20"/>
                <w:szCs w:val="22"/>
              </w:rPr>
            </w:pPr>
            <w:r>
              <w:rPr>
                <w:rFonts w:ascii="Arial" w:hAnsi="Arial" w:cs="Arial"/>
                <w:bCs/>
                <w:iCs/>
                <w:sz w:val="20"/>
                <w:szCs w:val="22"/>
              </w:rPr>
              <w:t>Delavec 8:</w:t>
            </w:r>
          </w:p>
          <w:p w14:paraId="3669338F" w14:textId="77777777" w:rsidR="00661BB2" w:rsidRDefault="00661BB2" w:rsidP="00751D98">
            <w:pPr>
              <w:rPr>
                <w:rFonts w:ascii="Arial" w:hAnsi="Arial" w:cs="Arial"/>
                <w:bCs/>
                <w:iCs/>
                <w:sz w:val="20"/>
                <w:szCs w:val="22"/>
              </w:rPr>
            </w:pPr>
            <w:r>
              <w:rPr>
                <w:rFonts w:ascii="Arial" w:hAnsi="Arial" w:cs="Arial"/>
                <w:bCs/>
                <w:iCs/>
                <w:sz w:val="20"/>
                <w:szCs w:val="22"/>
              </w:rPr>
              <w:t>Delavec 9:</w:t>
            </w:r>
          </w:p>
          <w:p w14:paraId="412DC154" w14:textId="19073B9A" w:rsidR="00661BB2" w:rsidRPr="00661BB2" w:rsidRDefault="00661BB2" w:rsidP="00751D98">
            <w:pPr>
              <w:rPr>
                <w:rFonts w:ascii="Arial" w:hAnsi="Arial" w:cs="Arial"/>
                <w:bCs/>
                <w:iCs/>
                <w:sz w:val="20"/>
                <w:szCs w:val="22"/>
              </w:rPr>
            </w:pPr>
            <w:r>
              <w:rPr>
                <w:rFonts w:ascii="Arial" w:hAnsi="Arial" w:cs="Arial"/>
                <w:bCs/>
                <w:iCs/>
                <w:sz w:val="20"/>
                <w:szCs w:val="22"/>
              </w:rPr>
              <w:t>Delavec 10:</w:t>
            </w:r>
          </w:p>
        </w:tc>
      </w:tr>
    </w:tbl>
    <w:p w14:paraId="27F6F2F3" w14:textId="77777777" w:rsidR="009E0CAB" w:rsidRDefault="009E0CAB" w:rsidP="001709A6">
      <w:pPr>
        <w:spacing w:after="0" w:line="240" w:lineRule="auto"/>
        <w:jc w:val="both"/>
        <w:rPr>
          <w:rFonts w:ascii="Arial" w:hAnsi="Arial" w:cs="Arial"/>
          <w:color w:val="000000"/>
          <w:sz w:val="20"/>
          <w:szCs w:val="20"/>
        </w:rPr>
      </w:pPr>
    </w:p>
    <w:p w14:paraId="5C76BF2B" w14:textId="77777777" w:rsidR="009F0E7C" w:rsidRDefault="009F0E7C" w:rsidP="001709A6">
      <w:pPr>
        <w:spacing w:after="0" w:line="240" w:lineRule="auto"/>
        <w:jc w:val="both"/>
        <w:rPr>
          <w:rFonts w:ascii="Arial" w:hAnsi="Arial" w:cs="Arial"/>
          <w:color w:val="000000"/>
          <w:sz w:val="20"/>
          <w:szCs w:val="20"/>
        </w:rPr>
      </w:pPr>
    </w:p>
    <w:p w14:paraId="5290C803" w14:textId="77777777" w:rsidR="009F0E7C" w:rsidRPr="001709A6" w:rsidRDefault="009F0E7C" w:rsidP="001709A6">
      <w:pPr>
        <w:spacing w:after="0" w:line="240" w:lineRule="auto"/>
        <w:jc w:val="both"/>
        <w:rPr>
          <w:rFonts w:ascii="Arial" w:hAnsi="Arial" w:cs="Arial"/>
          <w:color w:val="000000"/>
          <w:sz w:val="20"/>
          <w:szCs w:val="20"/>
        </w:rPr>
      </w:pPr>
    </w:p>
    <w:p w14:paraId="6A159B54"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9F4C7D2" w14:textId="77777777" w:rsidR="001709A6" w:rsidRPr="001709A6" w:rsidRDefault="001709A6" w:rsidP="001709A6">
      <w:pPr>
        <w:spacing w:after="0" w:line="240" w:lineRule="auto"/>
        <w:jc w:val="both"/>
        <w:rPr>
          <w:rFonts w:ascii="Arial" w:hAnsi="Arial" w:cs="Arial"/>
          <w:color w:val="000000"/>
          <w:sz w:val="20"/>
          <w:szCs w:val="20"/>
        </w:rPr>
      </w:pPr>
    </w:p>
    <w:p w14:paraId="1EA2A91E" w14:textId="77777777" w:rsidR="001709A6" w:rsidRPr="001709A6" w:rsidRDefault="001709A6" w:rsidP="001709A6">
      <w:pPr>
        <w:spacing w:after="0" w:line="240" w:lineRule="auto"/>
        <w:jc w:val="both"/>
        <w:rPr>
          <w:rFonts w:ascii="Arial" w:hAnsi="Arial" w:cs="Arial"/>
          <w:color w:val="000000"/>
          <w:sz w:val="20"/>
          <w:szCs w:val="20"/>
        </w:rPr>
      </w:pPr>
    </w:p>
    <w:p w14:paraId="613EB7F7"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3E24774A"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180135B1"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017578AF" w14:textId="77777777" w:rsidR="001709A6" w:rsidRPr="001709A6" w:rsidRDefault="001709A6" w:rsidP="001709A6">
      <w:pPr>
        <w:spacing w:after="0" w:line="240" w:lineRule="auto"/>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12A37997" w14:textId="77777777" w:rsidR="001709A6" w:rsidRPr="001709A6" w:rsidRDefault="001709A6" w:rsidP="001709A6">
      <w:pPr>
        <w:widowControl w:val="0"/>
        <w:spacing w:after="240" w:line="240" w:lineRule="auto"/>
        <w:ind w:right="-2"/>
        <w:rPr>
          <w:rFonts w:ascii="Arial" w:hAnsi="Arial" w:cs="Arial"/>
          <w:bCs/>
          <w:sz w:val="20"/>
          <w:szCs w:val="20"/>
        </w:rPr>
      </w:pPr>
    </w:p>
    <w:p w14:paraId="247C492F" w14:textId="77777777" w:rsidR="001709A6" w:rsidRPr="001709A6" w:rsidRDefault="001709A6" w:rsidP="001709A6">
      <w:pPr>
        <w:widowControl w:val="0"/>
        <w:spacing w:after="240" w:line="240" w:lineRule="auto"/>
        <w:ind w:right="-2"/>
        <w:rPr>
          <w:rFonts w:ascii="Arial" w:hAnsi="Arial" w:cs="Arial"/>
          <w:sz w:val="20"/>
          <w:szCs w:val="20"/>
        </w:rPr>
      </w:pPr>
      <w:r w:rsidRPr="001709A6">
        <w:rPr>
          <w:rFonts w:ascii="Arial" w:hAnsi="Arial" w:cs="Arial"/>
          <w:bCs/>
          <w:sz w:val="20"/>
          <w:szCs w:val="20"/>
        </w:rPr>
        <w:br w:type="page"/>
      </w:r>
    </w:p>
    <w:p w14:paraId="494AEA95" w14:textId="18E8B29C" w:rsidR="00BE6E7B" w:rsidRPr="00BE6E7B" w:rsidRDefault="00BE6E7B" w:rsidP="00BE6E7B">
      <w:pPr>
        <w:keepLines/>
        <w:pageBreakBefore/>
        <w:tabs>
          <w:tab w:val="left" w:pos="0"/>
        </w:tabs>
        <w:spacing w:after="0" w:line="240" w:lineRule="auto"/>
        <w:rPr>
          <w:rFonts w:ascii="Arial" w:hAnsi="Arial" w:cs="Arial"/>
          <w:b/>
          <w:color w:val="000000"/>
          <w:sz w:val="20"/>
          <w:szCs w:val="20"/>
        </w:rPr>
      </w:pPr>
      <w:r w:rsidRPr="00BE6E7B">
        <w:rPr>
          <w:rFonts w:ascii="Arial" w:hAnsi="Arial" w:cs="Arial"/>
          <w:b/>
          <w:color w:val="000000"/>
          <w:sz w:val="20"/>
          <w:szCs w:val="20"/>
        </w:rPr>
        <w:lastRenderedPageBreak/>
        <w:t>POTRDILO REFERENCE KADRA</w:t>
      </w:r>
      <w:r w:rsidR="00063890">
        <w:rPr>
          <w:rFonts w:ascii="Arial" w:hAnsi="Arial" w:cs="Arial"/>
          <w:b/>
          <w:color w:val="000000"/>
          <w:sz w:val="20"/>
          <w:szCs w:val="20"/>
        </w:rPr>
        <w:t xml:space="preserve">                                                                    </w:t>
      </w:r>
      <w:r w:rsidR="00F86E05">
        <w:rPr>
          <w:rFonts w:ascii="Arial" w:hAnsi="Arial" w:cs="Arial"/>
          <w:b/>
          <w:color w:val="000000"/>
          <w:sz w:val="20"/>
          <w:szCs w:val="20"/>
        </w:rPr>
        <w:t xml:space="preserve">            Priloga k obrazcu 12</w:t>
      </w:r>
    </w:p>
    <w:p w14:paraId="11C3C0EC" w14:textId="77777777" w:rsidR="000B46D5" w:rsidRDefault="000B46D5" w:rsidP="000B46D5">
      <w:pPr>
        <w:tabs>
          <w:tab w:val="center" w:pos="4536"/>
          <w:tab w:val="right" w:pos="9072"/>
        </w:tabs>
        <w:spacing w:after="60" w:line="23" w:lineRule="atLeast"/>
        <w:rPr>
          <w:rFonts w:ascii="Arial" w:hAnsi="Arial" w:cs="Arial"/>
          <w:bCs/>
          <w:color w:val="000000"/>
          <w:sz w:val="20"/>
          <w:szCs w:val="20"/>
        </w:rPr>
      </w:pPr>
    </w:p>
    <w:p w14:paraId="0D35DB73" w14:textId="77777777" w:rsidR="00BE6E7B" w:rsidRPr="00BE6E7B" w:rsidRDefault="00BE6E7B" w:rsidP="000B46D5">
      <w:pPr>
        <w:tabs>
          <w:tab w:val="center" w:pos="4536"/>
          <w:tab w:val="right" w:pos="9072"/>
        </w:tabs>
        <w:spacing w:after="60" w:line="23" w:lineRule="atLeast"/>
        <w:rPr>
          <w:rFonts w:ascii="Arial" w:hAnsi="Arial" w:cs="Arial"/>
          <w:bCs/>
          <w:color w:val="000000"/>
          <w:sz w:val="20"/>
          <w:szCs w:val="20"/>
        </w:rPr>
      </w:pPr>
      <w:r w:rsidRPr="00BE6E7B">
        <w:rPr>
          <w:rFonts w:ascii="Arial" w:hAnsi="Arial" w:cs="Arial"/>
          <w:bCs/>
          <w:color w:val="000000"/>
          <w:sz w:val="20"/>
          <w:szCs w:val="20"/>
        </w:rPr>
        <w:t>Naročnik - potrjevalec reference</w:t>
      </w:r>
    </w:p>
    <w:p w14:paraId="66307110" w14:textId="77777777" w:rsidR="00BE6E7B" w:rsidRPr="00BE6E7B" w:rsidRDefault="00BE6E7B" w:rsidP="00BE6E7B">
      <w:pPr>
        <w:spacing w:after="0" w:line="23" w:lineRule="atLeast"/>
        <w:rPr>
          <w:rFonts w:ascii="Arial" w:hAnsi="Arial" w:cs="Arial"/>
          <w:color w:val="000000"/>
          <w:sz w:val="20"/>
          <w:szCs w:val="20"/>
        </w:rPr>
      </w:pPr>
    </w:p>
    <w:p w14:paraId="6B6E6C0B"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633DE28"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EDE5743" w14:textId="77777777" w:rsid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4E9E29BB" w14:textId="77777777" w:rsidR="00BE6E7B" w:rsidRDefault="00BE6E7B" w:rsidP="00BE6E7B">
      <w:pPr>
        <w:spacing w:after="0" w:line="23" w:lineRule="atLeast"/>
        <w:rPr>
          <w:rFonts w:ascii="Arial" w:hAnsi="Arial" w:cs="Arial"/>
          <w:color w:val="000000"/>
          <w:sz w:val="20"/>
          <w:szCs w:val="20"/>
        </w:rPr>
      </w:pPr>
    </w:p>
    <w:p w14:paraId="24B3CCCB" w14:textId="77777777" w:rsidR="00BE6E7B" w:rsidRPr="00BE6E7B" w:rsidRDefault="00BE6E7B" w:rsidP="00BE6E7B">
      <w:pPr>
        <w:spacing w:after="0" w:line="23" w:lineRule="atLeast"/>
        <w:rPr>
          <w:rFonts w:ascii="Arial" w:hAnsi="Arial" w:cs="Arial"/>
          <w:color w:val="000000"/>
          <w:sz w:val="20"/>
          <w:szCs w:val="20"/>
        </w:rPr>
      </w:pPr>
    </w:p>
    <w:p w14:paraId="02C657B2" w14:textId="77777777" w:rsidR="00BE6E7B" w:rsidRPr="00BE6E7B" w:rsidRDefault="00BE6E7B" w:rsidP="00BE6E7B">
      <w:pPr>
        <w:spacing w:after="0" w:line="23" w:lineRule="atLeast"/>
        <w:rPr>
          <w:rFonts w:ascii="Arial" w:hAnsi="Arial" w:cs="Arial"/>
          <w:color w:val="000000"/>
          <w:sz w:val="20"/>
          <w:szCs w:val="20"/>
        </w:rPr>
      </w:pPr>
    </w:p>
    <w:p w14:paraId="0E1EFD8A" w14:textId="77777777" w:rsidR="00BE6E7B" w:rsidRDefault="00BE6E7B" w:rsidP="00BE6E7B">
      <w:pPr>
        <w:spacing w:after="0" w:line="23" w:lineRule="atLeast"/>
        <w:jc w:val="center"/>
        <w:rPr>
          <w:rFonts w:ascii="Arial" w:hAnsi="Arial" w:cs="Arial"/>
          <w:b/>
          <w:color w:val="000000"/>
          <w:sz w:val="20"/>
          <w:szCs w:val="20"/>
        </w:rPr>
      </w:pPr>
      <w:r w:rsidRPr="00BE6E7B">
        <w:rPr>
          <w:rFonts w:ascii="Arial" w:hAnsi="Arial" w:cs="Arial"/>
          <w:b/>
          <w:color w:val="000000"/>
          <w:sz w:val="20"/>
          <w:szCs w:val="20"/>
        </w:rPr>
        <w:t>I Z J A V A</w:t>
      </w:r>
    </w:p>
    <w:p w14:paraId="20C443C4" w14:textId="77777777" w:rsidR="00BE6E7B" w:rsidRPr="00BE6E7B" w:rsidRDefault="00BE6E7B" w:rsidP="00BE6E7B">
      <w:pPr>
        <w:spacing w:after="0" w:line="23" w:lineRule="atLeast"/>
        <w:jc w:val="center"/>
        <w:rPr>
          <w:rFonts w:ascii="Arial" w:hAnsi="Arial" w:cs="Arial"/>
          <w:b/>
          <w:color w:val="000000"/>
          <w:sz w:val="20"/>
          <w:szCs w:val="20"/>
        </w:rPr>
      </w:pPr>
    </w:p>
    <w:p w14:paraId="55F1619D" w14:textId="77777777" w:rsidR="00BE6E7B" w:rsidRPr="00BE6E7B" w:rsidRDefault="00BE6E7B" w:rsidP="00BE6E7B">
      <w:pPr>
        <w:spacing w:after="0" w:line="23" w:lineRule="atLeast"/>
        <w:jc w:val="center"/>
        <w:rPr>
          <w:rFonts w:ascii="Arial" w:hAnsi="Arial" w:cs="Arial"/>
          <w:b/>
          <w:color w:val="000000"/>
          <w:sz w:val="20"/>
          <w:szCs w:val="20"/>
        </w:rPr>
      </w:pPr>
    </w:p>
    <w:p w14:paraId="283AA3A5"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Izjavljamo, da je (ime in priimek) ______________________________izvajal naloge </w:t>
      </w:r>
      <w:r w:rsidRPr="00BE6E7B">
        <w:rPr>
          <w:rFonts w:ascii="Arial" w:hAnsi="Arial" w:cs="Arial"/>
          <w:b/>
          <w:bCs/>
          <w:color w:val="000000"/>
          <w:sz w:val="20"/>
          <w:szCs w:val="20"/>
        </w:rPr>
        <w:t>Vodje del</w:t>
      </w:r>
      <w:r w:rsidRPr="00BE6E7B">
        <w:rPr>
          <w:rFonts w:ascii="Arial" w:hAnsi="Arial" w:cs="Arial"/>
          <w:bCs/>
          <w:color w:val="000000"/>
          <w:sz w:val="20"/>
          <w:szCs w:val="20"/>
        </w:rPr>
        <w:t xml:space="preserve"> </w:t>
      </w:r>
    </w:p>
    <w:p w14:paraId="6CA4C216"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p>
    <w:p w14:paraId="07B6BB55"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bCs/>
          <w:color w:val="000000"/>
          <w:sz w:val="20"/>
          <w:szCs w:val="20"/>
        </w:rPr>
        <w:t>pri izvedbi (</w:t>
      </w:r>
      <w:r w:rsidRPr="00BE6E7B">
        <w:rPr>
          <w:rFonts w:ascii="Arial" w:hAnsi="Arial" w:cs="Arial"/>
          <w:color w:val="000000"/>
          <w:sz w:val="20"/>
          <w:szCs w:val="20"/>
        </w:rPr>
        <w:t>naziv projekta/naročila):………………………………………………………………….</w:t>
      </w:r>
    </w:p>
    <w:p w14:paraId="083D70BE"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381AD9BA"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po pogodbi štev. ............................................z dne …………………......................................... </w:t>
      </w:r>
    </w:p>
    <w:p w14:paraId="791F90F4"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4B08DF6B"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2E6FF299"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obdobju ............................., oziroma od ........................... do ................................................ </w:t>
      </w:r>
    </w:p>
    <w:p w14:paraId="17BAB28C"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70606BF7"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Vrednost del: ………………………………………………………</w:t>
      </w:r>
    </w:p>
    <w:p w14:paraId="3E1ACB08" w14:textId="77777777" w:rsidR="00BE6E7B" w:rsidRPr="00BE6E7B" w:rsidRDefault="00BE6E7B" w:rsidP="0093443E">
      <w:pPr>
        <w:spacing w:after="120" w:line="23" w:lineRule="atLeast"/>
        <w:jc w:val="both"/>
        <w:rPr>
          <w:rFonts w:ascii="Arial" w:hAnsi="Arial" w:cs="Arial"/>
          <w:bCs/>
          <w:color w:val="000000"/>
          <w:sz w:val="20"/>
          <w:szCs w:val="20"/>
        </w:rPr>
      </w:pPr>
    </w:p>
    <w:p w14:paraId="24EBC5C1" w14:textId="77777777" w:rsidR="00BE6E7B" w:rsidRPr="00BE6E7B" w:rsidRDefault="00BE6E7B" w:rsidP="0093443E">
      <w:pPr>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okviru predmetnega referenčnega projekta kadra so se izvedle naslednje vrste del: </w:t>
      </w:r>
    </w:p>
    <w:p w14:paraId="040E3A69" w14:textId="77777777" w:rsidR="00BE6E7B" w:rsidRPr="00BE6E7B" w:rsidRDefault="00BE6E7B" w:rsidP="0093443E">
      <w:pPr>
        <w:spacing w:after="0" w:line="480" w:lineRule="auto"/>
        <w:jc w:val="both"/>
        <w:rPr>
          <w:rFonts w:ascii="Arial" w:hAnsi="Arial" w:cs="Arial"/>
          <w:bCs/>
          <w:color w:val="000000"/>
          <w:sz w:val="20"/>
          <w:szCs w:val="20"/>
        </w:rPr>
      </w:pPr>
      <w:r w:rsidRPr="00BE6E7B">
        <w:rPr>
          <w:rFonts w:ascii="Arial" w:hAnsi="Arial" w:cs="Arial"/>
          <w:color w:val="000000"/>
          <w:sz w:val="20"/>
          <w:szCs w:val="20"/>
        </w:rPr>
        <w:t>....................................................................................................................</w:t>
      </w:r>
    </w:p>
    <w:p w14:paraId="30E37196" w14:textId="77777777" w:rsidR="00BE6E7B" w:rsidRPr="00BE6E7B" w:rsidRDefault="00BE6E7B" w:rsidP="0093443E">
      <w:pPr>
        <w:spacing w:after="0" w:line="480" w:lineRule="auto"/>
        <w:jc w:val="both"/>
        <w:rPr>
          <w:rFonts w:ascii="Arial" w:hAnsi="Arial" w:cs="Arial"/>
          <w:color w:val="000000"/>
          <w:sz w:val="20"/>
          <w:szCs w:val="20"/>
        </w:rPr>
      </w:pPr>
      <w:r w:rsidRPr="00BE6E7B">
        <w:rPr>
          <w:rFonts w:ascii="Arial" w:hAnsi="Arial" w:cs="Arial"/>
          <w:bCs/>
          <w:color w:val="000000"/>
          <w:sz w:val="20"/>
          <w:szCs w:val="20"/>
        </w:rPr>
        <w:t>....................................................................................................................</w:t>
      </w:r>
    </w:p>
    <w:p w14:paraId="20895E1D" w14:textId="77777777" w:rsidR="00BE6E7B" w:rsidRPr="00BE6E7B" w:rsidRDefault="00BE6E7B" w:rsidP="0093443E">
      <w:pPr>
        <w:spacing w:after="120" w:line="23" w:lineRule="atLeast"/>
        <w:ind w:firstLine="78"/>
        <w:jc w:val="both"/>
        <w:rPr>
          <w:rFonts w:ascii="Arial" w:hAnsi="Arial" w:cs="Arial"/>
          <w:color w:val="000000"/>
          <w:sz w:val="20"/>
          <w:szCs w:val="20"/>
        </w:rPr>
      </w:pPr>
    </w:p>
    <w:p w14:paraId="50EC311C" w14:textId="77777777" w:rsidR="00BE6E7B" w:rsidRPr="00BE6E7B" w:rsidRDefault="00BE6E7B" w:rsidP="0093443E">
      <w:pPr>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Projekt/storitev je bila opravljena strokovno, v roku in v skladu z določili pogodbe. </w:t>
      </w:r>
    </w:p>
    <w:p w14:paraId="1024F051" w14:textId="77777777" w:rsidR="00BE6E7B" w:rsidRPr="00BE6E7B" w:rsidRDefault="00BE6E7B" w:rsidP="00BE6E7B">
      <w:pPr>
        <w:spacing w:after="0" w:line="23" w:lineRule="atLeast"/>
        <w:ind w:firstLine="284"/>
        <w:rPr>
          <w:rFonts w:ascii="Arial" w:hAnsi="Arial" w:cs="Arial"/>
          <w:color w:val="000000"/>
          <w:sz w:val="20"/>
          <w:szCs w:val="20"/>
        </w:rPr>
      </w:pPr>
    </w:p>
    <w:p w14:paraId="7424118A" w14:textId="77777777" w:rsidR="00BE6E7B" w:rsidRPr="00BE6E7B" w:rsidRDefault="00BE6E7B" w:rsidP="00BE6E7B">
      <w:pPr>
        <w:spacing w:after="0" w:line="23" w:lineRule="atLeast"/>
        <w:ind w:firstLine="284"/>
        <w:rPr>
          <w:rFonts w:ascii="Arial" w:hAnsi="Arial" w:cs="Arial"/>
          <w:color w:val="000000"/>
          <w:sz w:val="20"/>
          <w:szCs w:val="20"/>
        </w:rPr>
      </w:pPr>
    </w:p>
    <w:p w14:paraId="26C1CB3A" w14:textId="415903F3" w:rsidR="00BE6E7B" w:rsidRDefault="00BE6E7B" w:rsidP="00BE6E7B">
      <w:pPr>
        <w:spacing w:after="0" w:line="23" w:lineRule="atLeast"/>
        <w:ind w:firstLine="284"/>
        <w:rPr>
          <w:rFonts w:ascii="Arial" w:hAnsi="Arial" w:cs="Arial"/>
          <w:color w:val="000000"/>
          <w:sz w:val="20"/>
          <w:szCs w:val="20"/>
        </w:rPr>
      </w:pPr>
    </w:p>
    <w:p w14:paraId="0EF94876" w14:textId="77777777" w:rsidR="00C142EA" w:rsidRPr="00BE6E7B" w:rsidRDefault="00C142EA" w:rsidP="00BE6E7B">
      <w:pPr>
        <w:spacing w:after="0" w:line="23" w:lineRule="atLeast"/>
        <w:ind w:firstLine="284"/>
        <w:rPr>
          <w:rFonts w:ascii="Arial" w:hAnsi="Arial" w:cs="Arial"/>
          <w:color w:val="000000"/>
          <w:sz w:val="20"/>
          <w:szCs w:val="20"/>
        </w:rPr>
      </w:pPr>
    </w:p>
    <w:p w14:paraId="739E3FB7"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Kraj in datum:</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Žig:</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Podpis potrjevalca reference:</w:t>
      </w:r>
    </w:p>
    <w:p w14:paraId="18FF52E8" w14:textId="77777777" w:rsidR="00BE6E7B" w:rsidRPr="00BE6E7B" w:rsidRDefault="00BE6E7B" w:rsidP="00BE6E7B">
      <w:pPr>
        <w:spacing w:after="0" w:line="23" w:lineRule="atLeast"/>
        <w:ind w:left="6372"/>
        <w:jc w:val="center"/>
        <w:rPr>
          <w:rFonts w:ascii="Arial" w:hAnsi="Arial" w:cs="Arial"/>
          <w:color w:val="000000"/>
          <w:sz w:val="20"/>
          <w:szCs w:val="20"/>
        </w:rPr>
      </w:pPr>
    </w:p>
    <w:p w14:paraId="161C58D6"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___________________</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______________</w:t>
      </w:r>
    </w:p>
    <w:p w14:paraId="5888D951" w14:textId="77777777" w:rsidR="00BE6E7B" w:rsidRPr="00BE6E7B" w:rsidRDefault="00BE6E7B" w:rsidP="00BE6E7B">
      <w:pPr>
        <w:spacing w:after="0" w:line="23" w:lineRule="atLeast"/>
        <w:ind w:firstLine="284"/>
        <w:rPr>
          <w:rFonts w:ascii="Arial" w:hAnsi="Arial" w:cs="Arial"/>
          <w:color w:val="000000"/>
          <w:sz w:val="20"/>
          <w:szCs w:val="20"/>
        </w:rPr>
      </w:pPr>
    </w:p>
    <w:p w14:paraId="1505CE85" w14:textId="0C5D9FC7" w:rsidR="00BE6E7B" w:rsidRDefault="00BE6E7B" w:rsidP="00BE6E7B">
      <w:pPr>
        <w:spacing w:after="0" w:line="23" w:lineRule="atLeast"/>
        <w:ind w:firstLine="284"/>
        <w:rPr>
          <w:rFonts w:ascii="Arial" w:hAnsi="Arial" w:cs="Arial"/>
          <w:color w:val="000000"/>
          <w:sz w:val="20"/>
          <w:szCs w:val="20"/>
        </w:rPr>
      </w:pPr>
    </w:p>
    <w:p w14:paraId="7EC73EA6" w14:textId="77777777" w:rsidR="00C142EA" w:rsidRDefault="00C142EA" w:rsidP="00BE6E7B">
      <w:pPr>
        <w:spacing w:after="0" w:line="23" w:lineRule="atLeast"/>
        <w:ind w:firstLine="284"/>
        <w:rPr>
          <w:rFonts w:ascii="Arial" w:hAnsi="Arial" w:cs="Arial"/>
          <w:color w:val="000000"/>
          <w:sz w:val="20"/>
          <w:szCs w:val="20"/>
        </w:rPr>
      </w:pPr>
    </w:p>
    <w:p w14:paraId="24687CA3" w14:textId="77777777" w:rsidR="00BE6E7B" w:rsidRPr="00BE6E7B" w:rsidRDefault="00BE6E7B" w:rsidP="00BE6E7B">
      <w:pPr>
        <w:spacing w:after="0" w:line="23" w:lineRule="atLeast"/>
        <w:ind w:firstLine="284"/>
        <w:rPr>
          <w:rFonts w:ascii="Arial" w:hAnsi="Arial" w:cs="Arial"/>
          <w:color w:val="000000"/>
          <w:sz w:val="20"/>
          <w:szCs w:val="20"/>
        </w:rPr>
      </w:pPr>
    </w:p>
    <w:p w14:paraId="1AD092D8" w14:textId="77777777" w:rsidR="00BE6E7B" w:rsidRPr="00BE6E7B" w:rsidRDefault="00BE6E7B" w:rsidP="00BE6E7B">
      <w:pPr>
        <w:spacing w:after="0" w:line="240" w:lineRule="auto"/>
        <w:jc w:val="both"/>
        <w:rPr>
          <w:rFonts w:ascii="Arial" w:eastAsia="Batang" w:hAnsi="Arial" w:cs="Arial"/>
          <w:b/>
          <w:color w:val="000000"/>
          <w:sz w:val="20"/>
          <w:szCs w:val="20"/>
          <w:lang w:eastAsia="ko-KR"/>
        </w:rPr>
      </w:pPr>
      <w:r w:rsidRPr="00BE6E7B">
        <w:rPr>
          <w:rFonts w:ascii="Arial" w:hAnsi="Arial" w:cs="Arial"/>
          <w:b/>
          <w:color w:val="000000"/>
          <w:sz w:val="20"/>
          <w:szCs w:val="20"/>
        </w:rPr>
        <w:t xml:space="preserve">Obrazec se kopira, izpolni in podpiše za vse projekte/naročila nominiranega kadra (vodje del). </w:t>
      </w:r>
    </w:p>
    <w:p w14:paraId="583ED3A4" w14:textId="77777777" w:rsidR="001709A6" w:rsidRDefault="001709A6" w:rsidP="001709A6">
      <w:pPr>
        <w:autoSpaceDE w:val="0"/>
        <w:autoSpaceDN w:val="0"/>
        <w:adjustRightInd w:val="0"/>
        <w:spacing w:line="240" w:lineRule="auto"/>
        <w:rPr>
          <w:rFonts w:ascii="Arial" w:hAnsi="Arial" w:cs="Arial"/>
          <w:b/>
          <w:sz w:val="20"/>
          <w:szCs w:val="20"/>
        </w:rPr>
      </w:pPr>
    </w:p>
    <w:p w14:paraId="7D4A1982"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1EC195C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39AB49B"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610F4738"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222C0FEE"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F6BD61C"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3701AFF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4FAC77C1"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5782492A"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3C3DA2D4"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11FE3B29" w14:textId="7C1254A7" w:rsidR="00693D0C" w:rsidRPr="00F86E05" w:rsidRDefault="00CD5C9E" w:rsidP="00F40E80">
      <w:pPr>
        <w:autoSpaceDE w:val="0"/>
        <w:autoSpaceDN w:val="0"/>
        <w:adjustRightInd w:val="0"/>
        <w:spacing w:line="240" w:lineRule="auto"/>
        <w:jc w:val="right"/>
        <w:rPr>
          <w:rFonts w:ascii="Arial" w:hAnsi="Arial" w:cs="Arial"/>
          <w:b/>
          <w:sz w:val="20"/>
          <w:szCs w:val="20"/>
        </w:rPr>
      </w:pPr>
      <w:r w:rsidRPr="00F86E05">
        <w:rPr>
          <w:rFonts w:ascii="Arial" w:hAnsi="Arial" w:cs="Arial"/>
          <w:b/>
          <w:sz w:val="20"/>
          <w:szCs w:val="20"/>
        </w:rPr>
        <w:t>OBRAZE</w:t>
      </w:r>
      <w:r w:rsidR="008568FC" w:rsidRPr="00F86E05">
        <w:rPr>
          <w:rFonts w:ascii="Arial" w:hAnsi="Arial" w:cs="Arial"/>
          <w:b/>
          <w:sz w:val="20"/>
          <w:szCs w:val="20"/>
        </w:rPr>
        <w:t xml:space="preserve">C </w:t>
      </w:r>
      <w:r w:rsidR="0079352D" w:rsidRPr="00F86E05">
        <w:rPr>
          <w:rFonts w:ascii="Arial" w:hAnsi="Arial" w:cs="Arial"/>
          <w:b/>
          <w:sz w:val="20"/>
          <w:szCs w:val="20"/>
        </w:rPr>
        <w:t>1</w:t>
      </w:r>
      <w:r w:rsidR="00F86E05" w:rsidRPr="00F86E05">
        <w:rPr>
          <w:rFonts w:ascii="Arial" w:hAnsi="Arial" w:cs="Arial"/>
          <w:b/>
          <w:sz w:val="20"/>
          <w:szCs w:val="20"/>
        </w:rPr>
        <w:t>3</w:t>
      </w:r>
    </w:p>
    <w:p w14:paraId="6130548E" w14:textId="77777777" w:rsidR="00EC53C0" w:rsidRPr="009E0549" w:rsidRDefault="00EC53C0" w:rsidP="00F40E80">
      <w:pPr>
        <w:autoSpaceDE w:val="0"/>
        <w:autoSpaceDN w:val="0"/>
        <w:adjustRightInd w:val="0"/>
        <w:spacing w:line="240" w:lineRule="auto"/>
        <w:jc w:val="right"/>
        <w:rPr>
          <w:rFonts w:ascii="Arial" w:hAnsi="Arial" w:cs="Arial"/>
          <w:b/>
          <w:sz w:val="20"/>
          <w:szCs w:val="20"/>
        </w:rPr>
      </w:pPr>
    </w:p>
    <w:p w14:paraId="1628C26D" w14:textId="77777777" w:rsidR="00693D0C" w:rsidRPr="009E0549" w:rsidRDefault="00693D0C" w:rsidP="00F40E80">
      <w:pPr>
        <w:spacing w:after="0" w:line="240" w:lineRule="auto"/>
        <w:rPr>
          <w:rFonts w:ascii="Arial" w:hAnsi="Arial" w:cs="Arial"/>
          <w:sz w:val="20"/>
          <w:szCs w:val="20"/>
        </w:rPr>
      </w:pPr>
    </w:p>
    <w:p w14:paraId="34B78639" w14:textId="77777777" w:rsidR="00D514DD" w:rsidRPr="009E0549" w:rsidRDefault="00D514DD" w:rsidP="00F40E80">
      <w:pPr>
        <w:spacing w:after="0" w:line="240" w:lineRule="auto"/>
        <w:rPr>
          <w:rFonts w:ascii="Arial" w:hAnsi="Arial" w:cs="Arial"/>
          <w:sz w:val="20"/>
          <w:szCs w:val="20"/>
        </w:rPr>
      </w:pPr>
    </w:p>
    <w:p w14:paraId="7FA4FC24" w14:textId="77777777" w:rsidR="00D514DD" w:rsidRPr="009E0549" w:rsidRDefault="00D514DD" w:rsidP="00F40E80">
      <w:pPr>
        <w:spacing w:after="0" w:line="240" w:lineRule="auto"/>
        <w:rPr>
          <w:rFonts w:ascii="Arial" w:hAnsi="Arial" w:cs="Arial"/>
          <w:sz w:val="20"/>
          <w:szCs w:val="20"/>
        </w:rPr>
      </w:pPr>
    </w:p>
    <w:p w14:paraId="7769DD32" w14:textId="77777777" w:rsidR="00693D0C" w:rsidRPr="009E0549" w:rsidRDefault="00693D0C" w:rsidP="00F40E80">
      <w:pPr>
        <w:spacing w:after="0" w:line="240" w:lineRule="auto"/>
        <w:jc w:val="center"/>
        <w:rPr>
          <w:rFonts w:ascii="Arial" w:hAnsi="Arial" w:cs="Arial"/>
          <w:b/>
          <w:sz w:val="20"/>
          <w:szCs w:val="20"/>
        </w:rPr>
      </w:pPr>
      <w:r w:rsidRPr="009E0549">
        <w:rPr>
          <w:rFonts w:ascii="Arial" w:hAnsi="Arial" w:cs="Arial"/>
          <w:b/>
          <w:sz w:val="20"/>
          <w:szCs w:val="20"/>
        </w:rPr>
        <w:t>IZJAVA</w:t>
      </w:r>
      <w:r w:rsidR="00D2764A" w:rsidRPr="009E0549">
        <w:rPr>
          <w:rFonts w:ascii="Arial" w:hAnsi="Arial" w:cs="Arial"/>
          <w:b/>
          <w:sz w:val="20"/>
          <w:szCs w:val="20"/>
        </w:rPr>
        <w:t xml:space="preserve"> O UPOŠTEVANJU PREDPISOV</w:t>
      </w:r>
    </w:p>
    <w:p w14:paraId="3357CB90" w14:textId="77777777" w:rsidR="00693D0C" w:rsidRPr="009E0549" w:rsidRDefault="00693D0C" w:rsidP="00F40E80">
      <w:pPr>
        <w:spacing w:after="0" w:line="240" w:lineRule="auto"/>
        <w:rPr>
          <w:rFonts w:ascii="Arial" w:hAnsi="Arial" w:cs="Arial"/>
          <w:sz w:val="20"/>
          <w:szCs w:val="20"/>
        </w:rPr>
      </w:pPr>
    </w:p>
    <w:p w14:paraId="4A292BA7" w14:textId="77777777" w:rsidR="00693D0C" w:rsidRPr="009E0549" w:rsidRDefault="00693D0C" w:rsidP="00F40E80">
      <w:pPr>
        <w:spacing w:after="0" w:line="240" w:lineRule="auto"/>
        <w:rPr>
          <w:rFonts w:ascii="Arial" w:hAnsi="Arial" w:cs="Arial"/>
          <w:sz w:val="20"/>
          <w:szCs w:val="20"/>
        </w:rPr>
      </w:pPr>
    </w:p>
    <w:p w14:paraId="287C856E" w14:textId="77777777" w:rsidR="00EC53C0" w:rsidRPr="009E0549" w:rsidRDefault="00EC53C0" w:rsidP="00F40E80">
      <w:pPr>
        <w:spacing w:after="0" w:line="240" w:lineRule="auto"/>
        <w:rPr>
          <w:rFonts w:ascii="Arial" w:hAnsi="Arial" w:cs="Arial"/>
          <w:sz w:val="20"/>
          <w:szCs w:val="20"/>
        </w:rPr>
      </w:pPr>
    </w:p>
    <w:p w14:paraId="4C1785AE" w14:textId="77777777" w:rsidR="00EC53C0" w:rsidRPr="009E0549" w:rsidRDefault="00EC53C0" w:rsidP="00F40E80">
      <w:pPr>
        <w:spacing w:after="0" w:line="240" w:lineRule="auto"/>
        <w:rPr>
          <w:rFonts w:ascii="Arial" w:hAnsi="Arial" w:cs="Arial"/>
          <w:sz w:val="20"/>
          <w:szCs w:val="20"/>
        </w:rPr>
      </w:pPr>
    </w:p>
    <w:p w14:paraId="3D70514F" w14:textId="56EE717C"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Izjavljamo, da bomo upoštevali predpise, ki se nanašajo na varnost in urejenost železniškega prometa</w:t>
      </w:r>
      <w:r w:rsidR="007E244A">
        <w:rPr>
          <w:rFonts w:ascii="Arial" w:hAnsi="Arial" w:cs="Arial"/>
          <w:sz w:val="20"/>
          <w:szCs w:val="20"/>
        </w:rPr>
        <w:t>.</w:t>
      </w:r>
    </w:p>
    <w:p w14:paraId="18EC0929" w14:textId="77777777" w:rsidR="00693D0C" w:rsidRPr="009E0549" w:rsidRDefault="00693D0C" w:rsidP="00D10CAB">
      <w:pPr>
        <w:spacing w:after="0" w:line="240" w:lineRule="auto"/>
        <w:ind w:left="1067"/>
        <w:jc w:val="both"/>
        <w:rPr>
          <w:rFonts w:ascii="Arial" w:hAnsi="Arial" w:cs="Arial"/>
          <w:sz w:val="20"/>
          <w:szCs w:val="20"/>
        </w:rPr>
      </w:pPr>
    </w:p>
    <w:p w14:paraId="32282BFC" w14:textId="14848ACD"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bodo delavci z njim seznanjeni</w:t>
      </w:r>
      <w:r w:rsidR="007E244A">
        <w:rPr>
          <w:rFonts w:ascii="Arial" w:hAnsi="Arial" w:cs="Arial"/>
          <w:sz w:val="20"/>
          <w:szCs w:val="20"/>
        </w:rPr>
        <w:t>.</w:t>
      </w:r>
    </w:p>
    <w:p w14:paraId="4A2C1DF7" w14:textId="77777777" w:rsidR="00693D0C" w:rsidRPr="009E0549" w:rsidRDefault="00693D0C" w:rsidP="00D10CAB">
      <w:pPr>
        <w:spacing w:after="0" w:line="240" w:lineRule="auto"/>
        <w:jc w:val="both"/>
        <w:rPr>
          <w:rFonts w:ascii="Arial" w:hAnsi="Arial" w:cs="Arial"/>
          <w:sz w:val="20"/>
          <w:szCs w:val="20"/>
        </w:rPr>
      </w:pPr>
    </w:p>
    <w:p w14:paraId="19866825" w14:textId="3BCD8B6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odgovarjamo za škodo, ki bi morebiti nastala zaradi neupoštevanja le-teh</w:t>
      </w:r>
      <w:r w:rsidR="007E244A">
        <w:rPr>
          <w:rFonts w:ascii="Arial" w:hAnsi="Arial" w:cs="Arial"/>
          <w:sz w:val="20"/>
          <w:szCs w:val="20"/>
        </w:rPr>
        <w:t>.</w:t>
      </w:r>
    </w:p>
    <w:p w14:paraId="54561DFF" w14:textId="77777777" w:rsidR="00693D0C" w:rsidRPr="009E0549" w:rsidRDefault="00693D0C" w:rsidP="00D10CAB">
      <w:pPr>
        <w:spacing w:after="0" w:line="240" w:lineRule="auto"/>
        <w:jc w:val="both"/>
        <w:rPr>
          <w:rFonts w:ascii="Arial" w:hAnsi="Arial" w:cs="Arial"/>
          <w:sz w:val="20"/>
          <w:szCs w:val="20"/>
        </w:rPr>
      </w:pPr>
    </w:p>
    <w:p w14:paraId="06C98F37" w14:textId="7777777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9E0549" w:rsidRDefault="00693D0C" w:rsidP="00D10CAB">
      <w:pPr>
        <w:spacing w:after="0" w:line="240" w:lineRule="auto"/>
        <w:jc w:val="both"/>
        <w:rPr>
          <w:rFonts w:ascii="Arial" w:hAnsi="Arial" w:cs="Arial"/>
          <w:sz w:val="20"/>
          <w:szCs w:val="20"/>
        </w:rPr>
      </w:pPr>
    </w:p>
    <w:p w14:paraId="60C474A4" w14:textId="17F6E8AE" w:rsidR="00693D0C" w:rsidRDefault="00693D0C" w:rsidP="00D10CAB">
      <w:pPr>
        <w:spacing w:after="0" w:line="240" w:lineRule="auto"/>
        <w:jc w:val="both"/>
        <w:rPr>
          <w:rFonts w:ascii="Arial" w:hAnsi="Arial" w:cs="Arial"/>
          <w:sz w:val="20"/>
          <w:szCs w:val="20"/>
        </w:rPr>
      </w:pPr>
    </w:p>
    <w:p w14:paraId="76490C49" w14:textId="77777777" w:rsidR="00841A82" w:rsidRPr="009E0549" w:rsidRDefault="00841A82" w:rsidP="00D10CAB">
      <w:pPr>
        <w:spacing w:after="0" w:line="240" w:lineRule="auto"/>
        <w:jc w:val="both"/>
        <w:rPr>
          <w:rFonts w:ascii="Arial" w:hAnsi="Arial" w:cs="Arial"/>
          <w:sz w:val="20"/>
          <w:szCs w:val="20"/>
        </w:rPr>
      </w:pPr>
    </w:p>
    <w:p w14:paraId="6BBB9F34" w14:textId="77777777" w:rsidR="00AE40F8" w:rsidRPr="009E0549" w:rsidRDefault="00AE40F8" w:rsidP="00F40E80">
      <w:pPr>
        <w:spacing w:after="0" w:line="240" w:lineRule="auto"/>
        <w:rPr>
          <w:rFonts w:ascii="Arial" w:hAnsi="Arial" w:cs="Arial"/>
          <w:sz w:val="20"/>
          <w:szCs w:val="20"/>
        </w:rPr>
      </w:pPr>
    </w:p>
    <w:p w14:paraId="17D76FC0" w14:textId="77777777" w:rsidR="00693D0C" w:rsidRPr="009E0549" w:rsidRDefault="00693D0C" w:rsidP="00F40E80">
      <w:pPr>
        <w:spacing w:after="0" w:line="240" w:lineRule="auto"/>
        <w:rPr>
          <w:rFonts w:ascii="Arial" w:hAnsi="Arial" w:cs="Arial"/>
          <w:sz w:val="20"/>
          <w:szCs w:val="20"/>
        </w:rPr>
      </w:pPr>
    </w:p>
    <w:p w14:paraId="3EE6D4EB"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Žig in podpis ponudnika:</w:t>
      </w:r>
    </w:p>
    <w:p w14:paraId="38830FBE" w14:textId="77777777" w:rsidR="00693D0C" w:rsidRPr="009E0549" w:rsidRDefault="00693D0C" w:rsidP="00F40E80">
      <w:pPr>
        <w:spacing w:after="0" w:line="240" w:lineRule="auto"/>
        <w:rPr>
          <w:rFonts w:ascii="Arial" w:hAnsi="Arial" w:cs="Arial"/>
          <w:sz w:val="20"/>
          <w:szCs w:val="20"/>
        </w:rPr>
      </w:pPr>
    </w:p>
    <w:p w14:paraId="16FFB3BC"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w:t>
      </w:r>
    </w:p>
    <w:p w14:paraId="6A9EE040" w14:textId="77777777" w:rsidR="00693D0C" w:rsidRPr="009E0549" w:rsidRDefault="00693D0C" w:rsidP="00F40E80">
      <w:pPr>
        <w:spacing w:after="0" w:line="240" w:lineRule="auto"/>
        <w:rPr>
          <w:rFonts w:ascii="Arial" w:hAnsi="Arial" w:cs="Arial"/>
          <w:sz w:val="20"/>
          <w:szCs w:val="20"/>
        </w:rPr>
      </w:pPr>
    </w:p>
    <w:p w14:paraId="6C0DF6DA" w14:textId="77777777" w:rsidR="00D44E6B" w:rsidRPr="009E0549" w:rsidRDefault="00D44E6B" w:rsidP="00F40E80">
      <w:pPr>
        <w:tabs>
          <w:tab w:val="num" w:pos="360"/>
        </w:tabs>
        <w:spacing w:line="240" w:lineRule="auto"/>
        <w:rPr>
          <w:rFonts w:ascii="Arial" w:hAnsi="Arial" w:cs="Arial"/>
          <w:sz w:val="20"/>
          <w:szCs w:val="20"/>
        </w:rPr>
      </w:pPr>
    </w:p>
    <w:p w14:paraId="6EC3EFD8" w14:textId="77777777" w:rsidR="00827475" w:rsidRPr="009E0549" w:rsidRDefault="00827475" w:rsidP="00F40E80">
      <w:pPr>
        <w:tabs>
          <w:tab w:val="num" w:pos="360"/>
        </w:tabs>
        <w:spacing w:line="240" w:lineRule="auto"/>
        <w:rPr>
          <w:rFonts w:ascii="Arial" w:hAnsi="Arial" w:cs="Arial"/>
          <w:sz w:val="20"/>
          <w:szCs w:val="20"/>
        </w:rPr>
      </w:pPr>
    </w:p>
    <w:p w14:paraId="6DD52BF9" w14:textId="77777777" w:rsidR="00827475" w:rsidRPr="009E0549" w:rsidRDefault="00827475" w:rsidP="00F40E80">
      <w:pPr>
        <w:tabs>
          <w:tab w:val="num" w:pos="360"/>
        </w:tabs>
        <w:spacing w:line="240" w:lineRule="auto"/>
        <w:rPr>
          <w:rFonts w:ascii="Arial" w:hAnsi="Arial" w:cs="Arial"/>
          <w:sz w:val="20"/>
          <w:szCs w:val="20"/>
        </w:rPr>
      </w:pPr>
    </w:p>
    <w:p w14:paraId="2604EF10" w14:textId="77777777" w:rsidR="00827475" w:rsidRPr="009E0549" w:rsidRDefault="00827475" w:rsidP="00F40E80">
      <w:pPr>
        <w:tabs>
          <w:tab w:val="num" w:pos="360"/>
        </w:tabs>
        <w:spacing w:line="240" w:lineRule="auto"/>
        <w:rPr>
          <w:rFonts w:ascii="Arial" w:hAnsi="Arial" w:cs="Arial"/>
          <w:sz w:val="20"/>
          <w:szCs w:val="20"/>
        </w:rPr>
      </w:pPr>
    </w:p>
    <w:p w14:paraId="2653F92E" w14:textId="77777777" w:rsidR="00827475" w:rsidRPr="009E0549" w:rsidRDefault="00827475" w:rsidP="00F40E80">
      <w:pPr>
        <w:tabs>
          <w:tab w:val="num" w:pos="360"/>
        </w:tabs>
        <w:spacing w:line="240" w:lineRule="auto"/>
        <w:rPr>
          <w:rFonts w:ascii="Arial" w:hAnsi="Arial" w:cs="Arial"/>
          <w:sz w:val="20"/>
          <w:szCs w:val="20"/>
        </w:rPr>
      </w:pPr>
    </w:p>
    <w:p w14:paraId="7E8B0E4F" w14:textId="77777777" w:rsidR="00827475" w:rsidRPr="009E0549" w:rsidRDefault="00827475" w:rsidP="00F40E80">
      <w:pPr>
        <w:tabs>
          <w:tab w:val="num" w:pos="360"/>
        </w:tabs>
        <w:spacing w:line="240" w:lineRule="auto"/>
        <w:rPr>
          <w:rFonts w:ascii="Arial" w:hAnsi="Arial" w:cs="Arial"/>
          <w:sz w:val="20"/>
          <w:szCs w:val="20"/>
        </w:rPr>
      </w:pPr>
    </w:p>
    <w:p w14:paraId="37B0DA2C" w14:textId="77777777" w:rsidR="00827475" w:rsidRPr="009E0549" w:rsidRDefault="00827475" w:rsidP="00F40E80">
      <w:pPr>
        <w:tabs>
          <w:tab w:val="num" w:pos="360"/>
        </w:tabs>
        <w:spacing w:line="240" w:lineRule="auto"/>
        <w:rPr>
          <w:rFonts w:ascii="Arial" w:hAnsi="Arial" w:cs="Arial"/>
          <w:sz w:val="20"/>
          <w:szCs w:val="20"/>
        </w:rPr>
      </w:pPr>
    </w:p>
    <w:p w14:paraId="16AE8C00" w14:textId="77777777" w:rsidR="0072629E" w:rsidRPr="009E0549" w:rsidRDefault="0072629E" w:rsidP="00F40E80">
      <w:pPr>
        <w:keepNext/>
        <w:keepLines/>
        <w:spacing w:after="0" w:line="240" w:lineRule="auto"/>
        <w:outlineLvl w:val="1"/>
        <w:rPr>
          <w:rFonts w:ascii="Arial" w:hAnsi="Arial" w:cs="Arial"/>
          <w:sz w:val="20"/>
          <w:szCs w:val="20"/>
        </w:rPr>
      </w:pPr>
    </w:p>
    <w:p w14:paraId="413D9073" w14:textId="77777777" w:rsidR="00D514DD" w:rsidRPr="009E0549" w:rsidRDefault="00D514DD" w:rsidP="00F40E80">
      <w:pPr>
        <w:keepNext/>
        <w:keepLines/>
        <w:spacing w:after="0" w:line="240" w:lineRule="auto"/>
        <w:outlineLvl w:val="1"/>
        <w:rPr>
          <w:rFonts w:ascii="Arial" w:hAnsi="Arial" w:cs="Arial"/>
          <w:sz w:val="20"/>
          <w:szCs w:val="20"/>
        </w:rPr>
      </w:pPr>
    </w:p>
    <w:p w14:paraId="71DB6B4F" w14:textId="77777777" w:rsidR="00D514DD" w:rsidRPr="009E0549" w:rsidRDefault="00D514DD" w:rsidP="00F40E80">
      <w:pPr>
        <w:keepNext/>
        <w:keepLines/>
        <w:spacing w:after="0" w:line="240" w:lineRule="auto"/>
        <w:outlineLvl w:val="1"/>
        <w:rPr>
          <w:rFonts w:ascii="Arial" w:hAnsi="Arial" w:cs="Arial"/>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01619A85" w14:textId="77777777" w:rsidR="00DB76EA" w:rsidRPr="009E0549" w:rsidRDefault="00DB76EA" w:rsidP="00F40E80">
      <w:pPr>
        <w:spacing w:line="240" w:lineRule="auto"/>
        <w:rPr>
          <w:rFonts w:ascii="Arial" w:hAnsi="Arial" w:cs="Arial"/>
          <w:sz w:val="20"/>
          <w:szCs w:val="20"/>
        </w:rPr>
      </w:pPr>
    </w:p>
    <w:p w14:paraId="18718D93" w14:textId="77777777" w:rsidR="009E368F" w:rsidRPr="009E0549" w:rsidRDefault="009E368F" w:rsidP="00F40E80">
      <w:pPr>
        <w:spacing w:line="240" w:lineRule="auto"/>
        <w:rPr>
          <w:rFonts w:ascii="Arial" w:hAnsi="Arial" w:cs="Arial"/>
          <w:sz w:val="20"/>
          <w:szCs w:val="20"/>
        </w:rPr>
      </w:pPr>
    </w:p>
    <w:p w14:paraId="57510F27" w14:textId="3298CDE7"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lastRenderedPageBreak/>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F86E05">
        <w:rPr>
          <w:rFonts w:ascii="Arial" w:hAnsi="Arial" w:cs="Arial"/>
          <w:b/>
          <w:color w:val="000000"/>
          <w:sz w:val="20"/>
          <w:szCs w:val="20"/>
        </w:rPr>
        <w:t>4</w:t>
      </w:r>
    </w:p>
    <w:p w14:paraId="5027F1D9" w14:textId="13199267" w:rsidR="00DD5436" w:rsidRPr="009E0549" w:rsidRDefault="00346529" w:rsidP="00F40E80">
      <w:pPr>
        <w:spacing w:line="240" w:lineRule="auto"/>
        <w:jc w:val="center"/>
        <w:rPr>
          <w:rFonts w:ascii="Arial" w:hAnsi="Arial" w:cs="Arial"/>
          <w:b/>
          <w:sz w:val="20"/>
          <w:szCs w:val="20"/>
        </w:rPr>
      </w:pPr>
      <w:r>
        <w:rPr>
          <w:rFonts w:ascii="Arial" w:hAnsi="Arial" w:cs="Arial"/>
          <w:b/>
          <w:sz w:val="20"/>
          <w:szCs w:val="20"/>
        </w:rPr>
        <w:t xml:space="preserve">SPLOŠNE IN </w:t>
      </w:r>
      <w:r w:rsidR="00F92065" w:rsidRPr="009E0549">
        <w:rPr>
          <w:rFonts w:ascii="Arial" w:hAnsi="Arial" w:cs="Arial"/>
          <w:b/>
          <w:sz w:val="20"/>
          <w:szCs w:val="20"/>
        </w:rPr>
        <w:t>TEHNIČN</w:t>
      </w:r>
      <w:r w:rsidR="003F21A4" w:rsidRPr="009E0549">
        <w:rPr>
          <w:rFonts w:ascii="Arial" w:hAnsi="Arial" w:cs="Arial"/>
          <w:b/>
          <w:sz w:val="20"/>
          <w:szCs w:val="20"/>
        </w:rPr>
        <w:t>E</w:t>
      </w:r>
      <w:r w:rsidR="00F92065"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32EB6DC8" w:rsidR="003F21A4" w:rsidRPr="00063890"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27BC2E7C" w14:textId="3BE2E652" w:rsidR="003F21A4"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0AAAAB0A" w14:textId="2C542361" w:rsidR="00063890" w:rsidRPr="00063890" w:rsidRDefault="00063890" w:rsidP="00F40E80">
      <w:pPr>
        <w:spacing w:after="0" w:line="240" w:lineRule="auto"/>
        <w:jc w:val="both"/>
        <w:rPr>
          <w:rFonts w:ascii="Arial" w:hAnsi="Arial" w:cs="Arial"/>
          <w:sz w:val="20"/>
          <w:szCs w:val="20"/>
          <w:u w:val="single"/>
        </w:rPr>
      </w:pPr>
      <w:r>
        <w:rPr>
          <w:rFonts w:ascii="Arial" w:hAnsi="Arial" w:cs="Arial"/>
          <w:sz w:val="20"/>
          <w:szCs w:val="20"/>
          <w:u w:val="single"/>
        </w:rPr>
        <w:t>__________________________________</w:t>
      </w:r>
    </w:p>
    <w:p w14:paraId="27E8FACA" w14:textId="770FB146" w:rsidR="003F21A4" w:rsidRPr="00063890" w:rsidRDefault="003F21A4" w:rsidP="00F40E80">
      <w:pPr>
        <w:spacing w:after="0" w:line="240" w:lineRule="auto"/>
        <w:jc w:val="both"/>
        <w:rPr>
          <w:rFonts w:ascii="Arial" w:hAnsi="Arial" w:cs="Arial"/>
          <w:sz w:val="20"/>
          <w:szCs w:val="20"/>
          <w:u w:val="single"/>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77777777" w:rsidR="003F21A4" w:rsidRPr="009E0549" w:rsidRDefault="003F21A4"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26D70643" w14:textId="77777777" w:rsidR="00EA2BDF" w:rsidRDefault="00EA2BDF" w:rsidP="00EA2BDF">
      <w:pPr>
        <w:spacing w:after="120"/>
        <w:jc w:val="both"/>
        <w:rPr>
          <w:rFonts w:ascii="Arial" w:hAnsi="Arial" w:cs="Arial"/>
          <w:sz w:val="20"/>
          <w:szCs w:val="20"/>
        </w:rPr>
      </w:pPr>
    </w:p>
    <w:p w14:paraId="555D77F8" w14:textId="1FA1343E" w:rsidR="000B46D5" w:rsidRDefault="000B46D5" w:rsidP="00EA2BDF">
      <w:pPr>
        <w:spacing w:after="120"/>
        <w:jc w:val="both"/>
        <w:rPr>
          <w:rFonts w:ascii="Arial" w:hAnsi="Arial" w:cs="Arial"/>
          <w:b/>
          <w:sz w:val="20"/>
          <w:szCs w:val="20"/>
        </w:rPr>
      </w:pPr>
      <w:r w:rsidRPr="000B46D5">
        <w:rPr>
          <w:rFonts w:ascii="Arial" w:hAnsi="Arial" w:cs="Arial"/>
          <w:b/>
          <w:sz w:val="20"/>
          <w:szCs w:val="20"/>
        </w:rPr>
        <w:t>Predmet naročila: »</w:t>
      </w:r>
      <w:r w:rsidR="005A2900" w:rsidRPr="005A2900">
        <w:rPr>
          <w:rFonts w:ascii="Arial" w:hAnsi="Arial" w:cs="Arial"/>
          <w:b/>
          <w:sz w:val="20"/>
          <w:szCs w:val="20"/>
        </w:rPr>
        <w:t xml:space="preserve">Vgradnja sider v predorih </w:t>
      </w:r>
      <w:proofErr w:type="spellStart"/>
      <w:r w:rsidR="005A2900" w:rsidRPr="005A2900">
        <w:rPr>
          <w:rFonts w:ascii="Arial" w:hAnsi="Arial" w:cs="Arial"/>
          <w:b/>
          <w:sz w:val="20"/>
          <w:szCs w:val="20"/>
        </w:rPr>
        <w:t>Križiški</w:t>
      </w:r>
      <w:proofErr w:type="spellEnd"/>
      <w:r w:rsidR="005A2900" w:rsidRPr="005A2900">
        <w:rPr>
          <w:rFonts w:ascii="Arial" w:hAnsi="Arial" w:cs="Arial"/>
          <w:b/>
          <w:sz w:val="20"/>
          <w:szCs w:val="20"/>
        </w:rPr>
        <w:t xml:space="preserve">, </w:t>
      </w:r>
      <w:proofErr w:type="spellStart"/>
      <w:r w:rsidR="005A2900" w:rsidRPr="005A2900">
        <w:rPr>
          <w:rFonts w:ascii="Arial" w:hAnsi="Arial" w:cs="Arial"/>
          <w:b/>
          <w:sz w:val="20"/>
          <w:szCs w:val="20"/>
        </w:rPr>
        <w:t>Jurgovec</w:t>
      </w:r>
      <w:proofErr w:type="spellEnd"/>
      <w:r w:rsidR="005A2900" w:rsidRPr="005A2900">
        <w:rPr>
          <w:rFonts w:ascii="Arial" w:hAnsi="Arial" w:cs="Arial"/>
          <w:b/>
          <w:sz w:val="20"/>
          <w:szCs w:val="20"/>
        </w:rPr>
        <w:t xml:space="preserve"> in Ležeški na progi št. 50 Ljubljana – Sežana – </w:t>
      </w:r>
      <w:proofErr w:type="spellStart"/>
      <w:r w:rsidR="005A2900" w:rsidRPr="005A2900">
        <w:rPr>
          <w:rFonts w:ascii="Arial" w:hAnsi="Arial" w:cs="Arial"/>
          <w:b/>
          <w:sz w:val="20"/>
          <w:szCs w:val="20"/>
        </w:rPr>
        <w:t>d.m</w:t>
      </w:r>
      <w:proofErr w:type="spellEnd"/>
      <w:r w:rsidR="005A2900" w:rsidRPr="005A2900">
        <w:rPr>
          <w:rFonts w:ascii="Arial" w:hAnsi="Arial" w:cs="Arial"/>
          <w:b/>
          <w:sz w:val="20"/>
          <w:szCs w:val="20"/>
        </w:rPr>
        <w:t>.«</w:t>
      </w:r>
    </w:p>
    <w:p w14:paraId="065DF449" w14:textId="77777777" w:rsidR="003A104C" w:rsidRDefault="003A104C" w:rsidP="00EA2BDF">
      <w:pPr>
        <w:spacing w:after="120"/>
        <w:jc w:val="both"/>
        <w:rPr>
          <w:rFonts w:ascii="Arial" w:hAnsi="Arial" w:cs="Arial"/>
          <w:b/>
          <w:sz w:val="20"/>
          <w:szCs w:val="20"/>
        </w:rPr>
      </w:pPr>
    </w:p>
    <w:p w14:paraId="315289E7" w14:textId="5FE75C0D" w:rsidR="00EA2BDF" w:rsidRDefault="00EA2BDF" w:rsidP="00556B7D">
      <w:pPr>
        <w:pStyle w:val="Naslov4"/>
        <w:numPr>
          <w:ilvl w:val="0"/>
          <w:numId w:val="33"/>
        </w:numPr>
        <w:jc w:val="both"/>
        <w:rPr>
          <w:rFonts w:ascii="Arial" w:hAnsi="Arial" w:cs="Arial"/>
          <w:b/>
          <w:i w:val="0"/>
          <w:iCs w:val="0"/>
          <w:sz w:val="20"/>
          <w:szCs w:val="20"/>
        </w:rPr>
      </w:pPr>
      <w:r w:rsidRPr="00EA2BDF">
        <w:rPr>
          <w:rFonts w:ascii="Arial" w:hAnsi="Arial" w:cs="Arial"/>
          <w:b/>
          <w:i w:val="0"/>
          <w:iCs w:val="0"/>
          <w:sz w:val="20"/>
          <w:szCs w:val="20"/>
        </w:rPr>
        <w:t>Opis</w:t>
      </w:r>
      <w:r w:rsidR="00F74605">
        <w:rPr>
          <w:rFonts w:ascii="Arial" w:hAnsi="Arial" w:cs="Arial"/>
          <w:b/>
          <w:i w:val="0"/>
          <w:iCs w:val="0"/>
          <w:sz w:val="20"/>
          <w:szCs w:val="20"/>
        </w:rPr>
        <w:t xml:space="preserve"> obstoječega stanja</w:t>
      </w:r>
    </w:p>
    <w:p w14:paraId="2E8C0C64" w14:textId="7B805BE3" w:rsidR="001302CD" w:rsidRPr="001302CD" w:rsidRDefault="001302CD" w:rsidP="001302CD">
      <w:pPr>
        <w:jc w:val="both"/>
        <w:rPr>
          <w:rFonts w:ascii="Arial" w:hAnsi="Arial" w:cs="Arial"/>
          <w:sz w:val="20"/>
          <w:szCs w:val="20"/>
        </w:rPr>
      </w:pPr>
      <w:r w:rsidRPr="001302CD">
        <w:rPr>
          <w:rFonts w:ascii="Arial" w:hAnsi="Arial" w:cs="Arial"/>
          <w:sz w:val="20"/>
          <w:szCs w:val="20"/>
        </w:rPr>
        <w:t xml:space="preserve">Na glavni železniški progi št. 50 Ljubljana – Sežana – </w:t>
      </w:r>
      <w:proofErr w:type="spellStart"/>
      <w:r w:rsidRPr="001302CD">
        <w:rPr>
          <w:rFonts w:ascii="Arial" w:hAnsi="Arial" w:cs="Arial"/>
          <w:sz w:val="20"/>
          <w:szCs w:val="20"/>
        </w:rPr>
        <w:t>d.m</w:t>
      </w:r>
      <w:proofErr w:type="spellEnd"/>
      <w:r w:rsidRPr="001302CD">
        <w:rPr>
          <w:rFonts w:ascii="Arial" w:hAnsi="Arial" w:cs="Arial"/>
          <w:sz w:val="20"/>
          <w:szCs w:val="20"/>
        </w:rPr>
        <w:t xml:space="preserve">. se nahajajo trije predori, in sicer predor </w:t>
      </w:r>
      <w:proofErr w:type="spellStart"/>
      <w:r w:rsidRPr="001302CD">
        <w:rPr>
          <w:rFonts w:ascii="Arial" w:hAnsi="Arial" w:cs="Arial"/>
          <w:sz w:val="20"/>
          <w:szCs w:val="20"/>
        </w:rPr>
        <w:t>Križiški</w:t>
      </w:r>
      <w:proofErr w:type="spellEnd"/>
      <w:r w:rsidRPr="001302CD">
        <w:rPr>
          <w:rFonts w:ascii="Arial" w:hAnsi="Arial" w:cs="Arial"/>
          <w:sz w:val="20"/>
          <w:szCs w:val="20"/>
        </w:rPr>
        <w:t xml:space="preserve"> dolžine 326 m, predor </w:t>
      </w:r>
      <w:proofErr w:type="spellStart"/>
      <w:r w:rsidRPr="001302CD">
        <w:rPr>
          <w:rFonts w:ascii="Arial" w:hAnsi="Arial" w:cs="Arial"/>
          <w:sz w:val="20"/>
          <w:szCs w:val="20"/>
        </w:rPr>
        <w:t>Jurgovec</w:t>
      </w:r>
      <w:proofErr w:type="spellEnd"/>
      <w:r w:rsidRPr="001302CD">
        <w:rPr>
          <w:rFonts w:ascii="Arial" w:hAnsi="Arial" w:cs="Arial"/>
          <w:sz w:val="20"/>
          <w:szCs w:val="20"/>
        </w:rPr>
        <w:t xml:space="preserve"> dolžine 285 m in predor Ležeški dolžine 360 m. Vsi predori so v uporabi od leta 1857. Zaradi starosti in dotrajanosti je bilo v času obratovanja izvedenih več sanacij, zadnja od njih leta 2011, med katero je prišlo do takšne oslabitve konstrukcij predorov, da jih je bilo potrebno dodatno ojačati.</w:t>
      </w:r>
    </w:p>
    <w:p w14:paraId="3B7273C3" w14:textId="0F4531E7" w:rsidR="008E7A38" w:rsidRPr="00EA2BDF" w:rsidRDefault="001302CD" w:rsidP="001302CD">
      <w:pPr>
        <w:jc w:val="both"/>
        <w:rPr>
          <w:rFonts w:ascii="Arial" w:hAnsi="Arial" w:cs="Arial"/>
          <w:sz w:val="20"/>
          <w:szCs w:val="20"/>
        </w:rPr>
      </w:pPr>
      <w:r w:rsidRPr="001302CD">
        <w:rPr>
          <w:rFonts w:ascii="Arial" w:hAnsi="Arial" w:cs="Arial"/>
          <w:sz w:val="20"/>
          <w:szCs w:val="20"/>
        </w:rPr>
        <w:t>Meritve, ki se v predorih redno izvajajo ter drugi podatki, ki so na voljo, kažejo na to, da predori niso popolnoma umirjeni, zato</w:t>
      </w:r>
      <w:r w:rsidR="00306F8B">
        <w:rPr>
          <w:rFonts w:ascii="Arial" w:hAnsi="Arial" w:cs="Arial"/>
          <w:sz w:val="20"/>
          <w:szCs w:val="20"/>
        </w:rPr>
        <w:t xml:space="preserve"> </w:t>
      </w:r>
      <w:r w:rsidRPr="001302CD">
        <w:rPr>
          <w:rFonts w:ascii="Arial" w:hAnsi="Arial" w:cs="Arial"/>
          <w:sz w:val="20"/>
          <w:szCs w:val="20"/>
        </w:rPr>
        <w:t>je prišlo do odločitve, da se izvede ukrepe, ki jih je mogoče izvesti v predorih brez večjih prekinitev prometa.</w:t>
      </w:r>
    </w:p>
    <w:p w14:paraId="73234B0A" w14:textId="625AB29A" w:rsidR="00EA2BDF" w:rsidRDefault="00EA2BDF" w:rsidP="001302CD">
      <w:pPr>
        <w:pStyle w:val="Naslov4"/>
        <w:numPr>
          <w:ilvl w:val="0"/>
          <w:numId w:val="33"/>
        </w:numPr>
        <w:spacing w:after="120"/>
        <w:jc w:val="both"/>
        <w:rPr>
          <w:rFonts w:ascii="Arial" w:hAnsi="Arial" w:cs="Arial"/>
          <w:b/>
          <w:i w:val="0"/>
          <w:iCs w:val="0"/>
          <w:sz w:val="20"/>
          <w:szCs w:val="20"/>
        </w:rPr>
      </w:pPr>
      <w:r w:rsidRPr="00DC55E6">
        <w:rPr>
          <w:rFonts w:ascii="Arial" w:hAnsi="Arial" w:cs="Arial"/>
          <w:b/>
          <w:i w:val="0"/>
          <w:iCs w:val="0"/>
          <w:sz w:val="20"/>
          <w:szCs w:val="20"/>
        </w:rPr>
        <w:t>Razpoložljiva projektna dokumentacija</w:t>
      </w:r>
    </w:p>
    <w:p w14:paraId="7CCDD29C" w14:textId="5B0BAD63" w:rsidR="000B46D5" w:rsidRPr="00EA2BDF" w:rsidRDefault="00EA2BDF" w:rsidP="001302CD">
      <w:pPr>
        <w:spacing w:after="120"/>
        <w:jc w:val="both"/>
        <w:rPr>
          <w:rFonts w:ascii="Arial" w:hAnsi="Arial" w:cs="Arial"/>
          <w:sz w:val="20"/>
          <w:szCs w:val="20"/>
          <w:lang w:eastAsia="ar-SA"/>
        </w:rPr>
      </w:pPr>
      <w:bookmarkStart w:id="14" w:name="_Hlk59009712"/>
      <w:r w:rsidRPr="00EA2BDF">
        <w:rPr>
          <w:rFonts w:ascii="Arial" w:hAnsi="Arial" w:cs="Arial"/>
          <w:sz w:val="20"/>
          <w:szCs w:val="20"/>
          <w:lang w:eastAsia="ar-SA"/>
        </w:rPr>
        <w:t>Izved</w:t>
      </w:r>
      <w:r w:rsidR="007C731E">
        <w:rPr>
          <w:rFonts w:ascii="Arial" w:hAnsi="Arial" w:cs="Arial"/>
          <w:sz w:val="20"/>
          <w:szCs w:val="20"/>
          <w:lang w:eastAsia="ar-SA"/>
        </w:rPr>
        <w:t>bena projektna dokumentacija</w:t>
      </w:r>
      <w:r w:rsidR="005502B6">
        <w:rPr>
          <w:rFonts w:ascii="Arial" w:hAnsi="Arial" w:cs="Arial"/>
          <w:sz w:val="20"/>
          <w:szCs w:val="20"/>
          <w:lang w:eastAsia="ar-SA"/>
        </w:rPr>
        <w:t xml:space="preserve">: Sanacija predorov </w:t>
      </w:r>
      <w:proofErr w:type="spellStart"/>
      <w:r w:rsidR="005502B6">
        <w:rPr>
          <w:rFonts w:ascii="Arial" w:hAnsi="Arial" w:cs="Arial"/>
          <w:sz w:val="20"/>
          <w:szCs w:val="20"/>
          <w:lang w:eastAsia="ar-SA"/>
        </w:rPr>
        <w:t>Križiški</w:t>
      </w:r>
      <w:proofErr w:type="spellEnd"/>
      <w:r w:rsidR="005502B6">
        <w:rPr>
          <w:rFonts w:ascii="Arial" w:hAnsi="Arial" w:cs="Arial"/>
          <w:sz w:val="20"/>
          <w:szCs w:val="20"/>
          <w:lang w:eastAsia="ar-SA"/>
        </w:rPr>
        <w:t xml:space="preserve">, </w:t>
      </w:r>
      <w:proofErr w:type="spellStart"/>
      <w:r w:rsidR="005502B6">
        <w:rPr>
          <w:rFonts w:ascii="Arial" w:hAnsi="Arial" w:cs="Arial"/>
          <w:sz w:val="20"/>
          <w:szCs w:val="20"/>
          <w:lang w:eastAsia="ar-SA"/>
        </w:rPr>
        <w:t>Jurgovec</w:t>
      </w:r>
      <w:proofErr w:type="spellEnd"/>
      <w:r w:rsidR="005502B6">
        <w:rPr>
          <w:rFonts w:ascii="Arial" w:hAnsi="Arial" w:cs="Arial"/>
          <w:sz w:val="20"/>
          <w:szCs w:val="20"/>
          <w:lang w:eastAsia="ar-SA"/>
        </w:rPr>
        <w:t xml:space="preserve"> in Ležeški na progi št. 50 Ljubljana – Sežana – </w:t>
      </w:r>
      <w:proofErr w:type="spellStart"/>
      <w:r w:rsidR="005502B6">
        <w:rPr>
          <w:rFonts w:ascii="Arial" w:hAnsi="Arial" w:cs="Arial"/>
          <w:sz w:val="20"/>
          <w:szCs w:val="20"/>
          <w:lang w:eastAsia="ar-SA"/>
        </w:rPr>
        <w:t>d.m</w:t>
      </w:r>
      <w:proofErr w:type="spellEnd"/>
      <w:r w:rsidR="005502B6">
        <w:rPr>
          <w:rFonts w:ascii="Arial" w:hAnsi="Arial" w:cs="Arial"/>
          <w:sz w:val="20"/>
          <w:szCs w:val="20"/>
          <w:lang w:eastAsia="ar-SA"/>
        </w:rPr>
        <w:t>.</w:t>
      </w:r>
      <w:r w:rsidRPr="00EA2BDF">
        <w:rPr>
          <w:rFonts w:ascii="Arial" w:hAnsi="Arial" w:cs="Arial"/>
          <w:sz w:val="20"/>
          <w:szCs w:val="20"/>
          <w:lang w:eastAsia="ar-SA"/>
        </w:rPr>
        <w:t>«, št. proj.:</w:t>
      </w:r>
      <w:r w:rsidR="005502B6">
        <w:rPr>
          <w:rFonts w:ascii="Arial" w:hAnsi="Arial" w:cs="Arial"/>
          <w:sz w:val="20"/>
          <w:szCs w:val="20"/>
          <w:lang w:eastAsia="ar-SA"/>
        </w:rPr>
        <w:t xml:space="preserve"> SPJC_003/23</w:t>
      </w:r>
      <w:r w:rsidRPr="00EA2BDF">
        <w:rPr>
          <w:rFonts w:ascii="Arial" w:hAnsi="Arial" w:cs="Arial"/>
          <w:sz w:val="20"/>
          <w:szCs w:val="20"/>
          <w:lang w:eastAsia="ar-SA"/>
        </w:rPr>
        <w:t>,</w:t>
      </w:r>
      <w:r w:rsidR="005502B6">
        <w:rPr>
          <w:rFonts w:ascii="Arial" w:hAnsi="Arial" w:cs="Arial"/>
          <w:sz w:val="20"/>
          <w:szCs w:val="20"/>
          <w:lang w:eastAsia="ar-SA"/>
        </w:rPr>
        <w:t xml:space="preserve"> januar </w:t>
      </w:r>
      <w:r w:rsidRPr="00EA2BDF">
        <w:rPr>
          <w:rFonts w:ascii="Arial" w:hAnsi="Arial" w:cs="Arial"/>
          <w:sz w:val="20"/>
          <w:szCs w:val="20"/>
          <w:lang w:eastAsia="ar-SA"/>
        </w:rPr>
        <w:t>202</w:t>
      </w:r>
      <w:r w:rsidR="005502B6">
        <w:rPr>
          <w:rFonts w:ascii="Arial" w:hAnsi="Arial" w:cs="Arial"/>
          <w:sz w:val="20"/>
          <w:szCs w:val="20"/>
          <w:lang w:eastAsia="ar-SA"/>
        </w:rPr>
        <w:t>3</w:t>
      </w:r>
      <w:r w:rsidRPr="00EA2BDF">
        <w:rPr>
          <w:rFonts w:ascii="Arial" w:hAnsi="Arial" w:cs="Arial"/>
          <w:sz w:val="20"/>
          <w:szCs w:val="20"/>
          <w:lang w:eastAsia="ar-SA"/>
        </w:rPr>
        <w:t xml:space="preserve">, projektant: </w:t>
      </w:r>
      <w:bookmarkEnd w:id="14"/>
      <w:r w:rsidR="005502B6">
        <w:rPr>
          <w:rFonts w:ascii="Arial" w:hAnsi="Arial" w:cs="Arial"/>
          <w:sz w:val="20"/>
          <w:szCs w:val="20"/>
          <w:lang w:eastAsia="ar-SA"/>
        </w:rPr>
        <w:t>Projektiranje in svetovanje Jurij Čadež S.P.</w:t>
      </w:r>
    </w:p>
    <w:p w14:paraId="36C279D6" w14:textId="4C196841" w:rsidR="00020CBA" w:rsidRDefault="00EA2BDF" w:rsidP="00556B7D">
      <w:pPr>
        <w:pStyle w:val="Naslov4"/>
        <w:numPr>
          <w:ilvl w:val="0"/>
          <w:numId w:val="33"/>
        </w:numPr>
        <w:spacing w:line="360" w:lineRule="auto"/>
        <w:jc w:val="both"/>
        <w:rPr>
          <w:rFonts w:ascii="Arial" w:hAnsi="Arial" w:cs="Arial"/>
          <w:b/>
          <w:i w:val="0"/>
          <w:iCs w:val="0"/>
          <w:sz w:val="20"/>
          <w:szCs w:val="20"/>
        </w:rPr>
      </w:pPr>
      <w:r w:rsidRPr="00EA2BDF">
        <w:rPr>
          <w:rFonts w:ascii="Arial" w:hAnsi="Arial" w:cs="Arial"/>
          <w:b/>
          <w:i w:val="0"/>
          <w:iCs w:val="0"/>
          <w:sz w:val="20"/>
          <w:szCs w:val="20"/>
        </w:rPr>
        <w:t xml:space="preserve">Tehnični in drugi pogoji za sanacijo jeklene konstrukcije </w:t>
      </w:r>
    </w:p>
    <w:p w14:paraId="5AED4BDC" w14:textId="77777777" w:rsidR="004B0F04" w:rsidRPr="004B0F04" w:rsidRDefault="004B0F04" w:rsidP="004B0F04">
      <w:pPr>
        <w:spacing w:after="120"/>
        <w:jc w:val="both"/>
        <w:rPr>
          <w:rFonts w:ascii="Arial" w:hAnsi="Arial" w:cs="Arial"/>
          <w:sz w:val="20"/>
          <w:szCs w:val="20"/>
        </w:rPr>
      </w:pPr>
      <w:r w:rsidRPr="00A57772">
        <w:rPr>
          <w:rFonts w:ascii="Arial" w:hAnsi="Arial" w:cs="Arial"/>
          <w:sz w:val="20"/>
          <w:szCs w:val="20"/>
        </w:rPr>
        <w:t xml:space="preserve">Sanacijska dela se bodo izvajala v notranjosti objektov, za katere je naročnik previdel popolno zaporo tira v času od 1.7.- 29.7.2024. Naročnik </w:t>
      </w:r>
      <w:r w:rsidRPr="004B0F04">
        <w:rPr>
          <w:rFonts w:ascii="Arial" w:hAnsi="Arial" w:cs="Arial"/>
          <w:sz w:val="20"/>
          <w:szCs w:val="20"/>
        </w:rPr>
        <w:t xml:space="preserve">dopušča izvajalcu uporabo drugačne tehnologije izvedbe sanacije oboka predora kot je predvidena v priloženi dokumentaciji, vendar mora pri pripravi ponudbe ponudnik priložiti tehnološki elaborat predvidene izvedbe.  </w:t>
      </w:r>
    </w:p>
    <w:p w14:paraId="5C840DD6" w14:textId="77777777" w:rsidR="004B0F04" w:rsidRPr="004B0F04" w:rsidRDefault="004B0F04" w:rsidP="004B0F04">
      <w:pPr>
        <w:spacing w:after="120"/>
        <w:jc w:val="both"/>
        <w:rPr>
          <w:rFonts w:ascii="Arial" w:hAnsi="Arial" w:cs="Arial"/>
          <w:sz w:val="20"/>
          <w:szCs w:val="20"/>
        </w:rPr>
      </w:pPr>
      <w:r w:rsidRPr="004B0F04">
        <w:rPr>
          <w:rFonts w:ascii="Arial" w:hAnsi="Arial" w:cs="Arial"/>
          <w:sz w:val="20"/>
          <w:szCs w:val="20"/>
        </w:rPr>
        <w:t xml:space="preserve">Izvajalec pred pričetkom del dostavi Elaborat tehnologije izvajanja del s tehnološkim opisom in terminskim planom izvajanja. Za vsako spremembo tehnološkega opisa in terminskega plana mora predhodno pridobiti soglasje naročnika. </w:t>
      </w:r>
    </w:p>
    <w:p w14:paraId="5113BF8E" w14:textId="77777777" w:rsidR="004B0F04" w:rsidRPr="004B0F04" w:rsidRDefault="004B0F04" w:rsidP="004B0F04">
      <w:pPr>
        <w:spacing w:after="120"/>
        <w:jc w:val="both"/>
        <w:rPr>
          <w:rFonts w:ascii="Arial" w:hAnsi="Arial" w:cs="Arial"/>
          <w:sz w:val="20"/>
          <w:szCs w:val="20"/>
        </w:rPr>
      </w:pPr>
      <w:r w:rsidRPr="004B0F04">
        <w:rPr>
          <w:rFonts w:ascii="Arial" w:hAnsi="Arial" w:cs="Arial"/>
          <w:sz w:val="20"/>
          <w:szCs w:val="20"/>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7DA88B3D" w14:textId="77777777" w:rsidR="004B0F04" w:rsidRPr="004B0F04" w:rsidRDefault="004B0F04" w:rsidP="004B0F04">
      <w:pPr>
        <w:spacing w:after="120"/>
        <w:jc w:val="both"/>
        <w:rPr>
          <w:rFonts w:ascii="Arial" w:hAnsi="Arial" w:cs="Arial"/>
          <w:sz w:val="20"/>
          <w:szCs w:val="20"/>
        </w:rPr>
      </w:pPr>
      <w:r w:rsidRPr="004B0F04">
        <w:rPr>
          <w:rFonts w:ascii="Arial" w:hAnsi="Arial" w:cs="Arial"/>
          <w:sz w:val="20"/>
          <w:szCs w:val="20"/>
        </w:rPr>
        <w:t xml:space="preserve">Tekom sanacije se mora izvajati geodetski monitoring predora, da ne prihaja do morebitnih posedkov zaradi vibracij. Če se odkrijejo posedki, je potrebno nemudoma ustaviti sanacijska dela ter o tem obvestiti naročnika. </w:t>
      </w:r>
      <w:r w:rsidRPr="004B0F04">
        <w:rPr>
          <w:rFonts w:ascii="Arial" w:hAnsi="Arial" w:cs="Arial"/>
          <w:sz w:val="20"/>
          <w:szCs w:val="20"/>
        </w:rPr>
        <w:lastRenderedPageBreak/>
        <w:t>Po končanju del se mora zagotoviti nemotena prevoznost železniške proge z dokazilom o ustreznosti tira za železniški promet (tirni izkaz), ki mora biti izveden v skladu s Pravilnikom o zgornjem ustroju železniških prog. Po končanju del izvajalec izvede posnetek predorske cevi s katerim potrjuje, da ni prišlo do posedkov oz. dvigov opornika, konstrukcije oz. tira. Vse dodatne stroške, ki bi nastali kot posledica izvajanja sanacijskih del krije izvajalec del.</w:t>
      </w:r>
    </w:p>
    <w:p w14:paraId="45F2AF80" w14:textId="77777777" w:rsidR="004B0F04" w:rsidRPr="004B0F04" w:rsidRDefault="004B0F04" w:rsidP="004B0F04">
      <w:pPr>
        <w:spacing w:after="120"/>
        <w:jc w:val="both"/>
        <w:rPr>
          <w:rFonts w:ascii="Arial" w:hAnsi="Arial" w:cs="Arial"/>
          <w:sz w:val="20"/>
          <w:szCs w:val="20"/>
        </w:rPr>
      </w:pPr>
      <w:r w:rsidRPr="004B0F04">
        <w:rPr>
          <w:rFonts w:ascii="Arial" w:hAnsi="Arial" w:cs="Arial"/>
          <w:sz w:val="20"/>
          <w:szCs w:val="20"/>
        </w:rPr>
        <w:t xml:space="preserve">Tekom izvajanja del naročnik dopušča možnost predloga za izvedbo druge tehnologije izvajanja del, ki pa mora zagotavljati enako ali boljšo kvaliteto izvedene sanacije . </w:t>
      </w:r>
    </w:p>
    <w:p w14:paraId="42571B70" w14:textId="77777777" w:rsidR="00DB7595" w:rsidRDefault="004B0F04" w:rsidP="004B0F04">
      <w:pPr>
        <w:spacing w:after="120"/>
        <w:jc w:val="both"/>
        <w:rPr>
          <w:rFonts w:ascii="Arial" w:hAnsi="Arial" w:cs="Arial"/>
          <w:sz w:val="20"/>
          <w:szCs w:val="20"/>
        </w:rPr>
      </w:pPr>
      <w:r w:rsidRPr="004B0F04">
        <w:rPr>
          <w:rFonts w:ascii="Arial" w:hAnsi="Arial" w:cs="Arial"/>
          <w:sz w:val="20"/>
          <w:szCs w:val="20"/>
        </w:rPr>
        <w:t xml:space="preserve">Dela morajo biti izvedena v okviru predvidenih sredstev in v okviru predvidenih rokov. </w:t>
      </w:r>
    </w:p>
    <w:p w14:paraId="65AE74EE" w14:textId="77777777" w:rsidR="00DB7595" w:rsidRDefault="004B0F04" w:rsidP="004B0F04">
      <w:pPr>
        <w:spacing w:after="120"/>
        <w:jc w:val="both"/>
        <w:rPr>
          <w:rFonts w:ascii="Arial" w:hAnsi="Arial" w:cs="Arial"/>
          <w:sz w:val="20"/>
          <w:szCs w:val="20"/>
        </w:rPr>
      </w:pPr>
      <w:r w:rsidRPr="004B0F04">
        <w:rPr>
          <w:rFonts w:ascii="Arial" w:hAnsi="Arial" w:cs="Arial"/>
          <w:sz w:val="20"/>
          <w:szCs w:val="20"/>
        </w:rPr>
        <w:t xml:space="preserve">Zagotovljena mora biti ista življenjska doba objekta ter garancija za izvedbo. </w:t>
      </w:r>
    </w:p>
    <w:p w14:paraId="6A615FB2" w14:textId="22C4744D" w:rsidR="00842F03" w:rsidRPr="00EA2BDF" w:rsidRDefault="004B0F04" w:rsidP="004B0F04">
      <w:pPr>
        <w:spacing w:after="120"/>
        <w:jc w:val="both"/>
        <w:rPr>
          <w:rFonts w:ascii="Arial" w:hAnsi="Arial" w:cs="Arial"/>
          <w:sz w:val="20"/>
          <w:szCs w:val="20"/>
        </w:rPr>
      </w:pPr>
      <w:r w:rsidRPr="004B0F04">
        <w:rPr>
          <w:rFonts w:ascii="Arial" w:hAnsi="Arial" w:cs="Arial"/>
          <w:sz w:val="20"/>
          <w:szCs w:val="20"/>
        </w:rPr>
        <w:t>Morebitne spremembe izvedbe del mora potrditi naročnik, nadzor in projektant. Izvajalec za spremenjena dela izvede projekt in tehnološki elaborat. Naročnik lahko predlagano spremembo izvedbe del</w:t>
      </w:r>
      <w:r w:rsidR="00DB7595" w:rsidRPr="00DB7595">
        <w:t xml:space="preserve"> </w:t>
      </w:r>
      <w:r w:rsidR="00DB7595" w:rsidRPr="00DB7595">
        <w:rPr>
          <w:rFonts w:ascii="Arial" w:hAnsi="Arial" w:cs="Arial"/>
          <w:sz w:val="20"/>
          <w:szCs w:val="20"/>
        </w:rPr>
        <w:t>zavrne brez navajanja razlogov.</w:t>
      </w:r>
    </w:p>
    <w:p w14:paraId="3CCABDB6" w14:textId="6245CF35" w:rsidR="00F07EFC" w:rsidRDefault="00EA2BDF" w:rsidP="00556B7D">
      <w:pPr>
        <w:pStyle w:val="Naslov6"/>
        <w:numPr>
          <w:ilvl w:val="0"/>
          <w:numId w:val="33"/>
        </w:numPr>
        <w:spacing w:line="360" w:lineRule="auto"/>
        <w:jc w:val="both"/>
        <w:rPr>
          <w:rFonts w:ascii="Arial" w:eastAsiaTheme="minorHAnsi" w:hAnsi="Arial" w:cs="Arial"/>
          <w:b/>
          <w:i w:val="0"/>
          <w:sz w:val="20"/>
          <w:szCs w:val="20"/>
          <w:lang w:eastAsia="en-US"/>
        </w:rPr>
      </w:pPr>
      <w:r w:rsidRPr="00EA2BDF">
        <w:rPr>
          <w:rFonts w:ascii="Arial" w:eastAsiaTheme="minorHAnsi" w:hAnsi="Arial" w:cs="Arial"/>
          <w:b/>
          <w:i w:val="0"/>
          <w:sz w:val="20"/>
          <w:szCs w:val="20"/>
          <w:lang w:eastAsia="en-US"/>
        </w:rPr>
        <w:t>Splošna navodila k popisu</w:t>
      </w:r>
    </w:p>
    <w:p w14:paraId="2C96B0D1"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 xml:space="preserve">Izdelavo ponudbe in izvedbo projekta je potrebno izdelati skladno z načrtom. Načrt je potrebno upoštevati v celoti (risbe, opisi in popisi). </w:t>
      </w:r>
    </w:p>
    <w:p w14:paraId="2C0A14A6"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V primeru tiskarskih napak in morebitnih neskladij v projektu, je ponudnik ali izvajalec dolžan na to opozoriti odgovornega projektanta.</w:t>
      </w:r>
    </w:p>
    <w:p w14:paraId="19C6EC2A"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7F5EC226"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Za vse vgrajene materiale mora izvajalec predložiti ateste o kvaliteti materialov, ki jih izda pooblaščeni zavod za tovrstne dejavnosti.</w:t>
      </w:r>
    </w:p>
    <w:p w14:paraId="714B232A"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V enotnih cenah mora ponudnik zajeti vse pričakovane stroške:</w:t>
      </w:r>
    </w:p>
    <w:p w14:paraId="6A90E9BB" w14:textId="3C769BCD"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sorazmerni del stroškov pripravljalnih del, organizacije, ureditve in varovanja gradbišča</w:t>
      </w:r>
      <w:r w:rsidR="00817611">
        <w:rPr>
          <w:rFonts w:ascii="Arial" w:hAnsi="Arial" w:cs="Arial"/>
          <w:sz w:val="20"/>
          <w:szCs w:val="20"/>
        </w:rPr>
        <w:t>,</w:t>
      </w:r>
    </w:p>
    <w:p w14:paraId="5463A54A" w14:textId="2D43CD3B"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nabave in vgradnje vsega materiala in opreme, predvidenega za vgradnjo in montažo</w:t>
      </w:r>
      <w:r w:rsidR="00817611">
        <w:rPr>
          <w:rFonts w:ascii="Arial" w:hAnsi="Arial" w:cs="Arial"/>
          <w:sz w:val="20"/>
          <w:szCs w:val="20"/>
        </w:rPr>
        <w:t>,</w:t>
      </w:r>
    </w:p>
    <w:p w14:paraId="0DC8F97A" w14:textId="1D252E65"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izdelavo ali najem in koriščenje, montažo in demontažo vseh delovnih ter zaščitnih odrov, ograj ipd.</w:t>
      </w:r>
      <w:r w:rsidR="00817611">
        <w:rPr>
          <w:rFonts w:ascii="Arial" w:hAnsi="Arial" w:cs="Arial"/>
          <w:sz w:val="20"/>
          <w:szCs w:val="20"/>
        </w:rPr>
        <w:t>,</w:t>
      </w:r>
    </w:p>
    <w:p w14:paraId="72177EE1" w14:textId="3671A9FD"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prevozov, raztovarjanja in skladiščenja na gradbišču ter notranjega transporta na gradbišču</w:t>
      </w:r>
      <w:r w:rsidR="00817611">
        <w:rPr>
          <w:rFonts w:ascii="Arial" w:hAnsi="Arial" w:cs="Arial"/>
          <w:sz w:val="20"/>
          <w:szCs w:val="20"/>
        </w:rPr>
        <w:t>,</w:t>
      </w:r>
    </w:p>
    <w:p w14:paraId="0A6B7B79" w14:textId="41932BD2"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zaključnih del na gradbišču z odvozom odvečnega materiala in stroške vzpostavitve prvotnega stanja, kjer bo to potrebno</w:t>
      </w:r>
      <w:r w:rsidR="00817611">
        <w:rPr>
          <w:rFonts w:ascii="Arial" w:hAnsi="Arial" w:cs="Arial"/>
          <w:sz w:val="20"/>
          <w:szCs w:val="20"/>
        </w:rPr>
        <w:t>,</w:t>
      </w:r>
    </w:p>
    <w:p w14:paraId="586C7CA4" w14:textId="4604FA1F"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r w:rsidR="00817611">
        <w:rPr>
          <w:rFonts w:ascii="Arial" w:hAnsi="Arial" w:cs="Arial"/>
          <w:sz w:val="20"/>
          <w:szCs w:val="20"/>
        </w:rPr>
        <w:t>,</w:t>
      </w:r>
    </w:p>
    <w:p w14:paraId="54F67572" w14:textId="47FC4124"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vzdrževanja začasnih internih poti na gradbišču in stroške čiščenja javnih ter drugih poti in okolja izven gradbišča, ki jih bo onesnažil s svojimi vozili ali deli izvajalec ali njegov podizvajalec</w:t>
      </w:r>
      <w:r w:rsidR="00817611">
        <w:rPr>
          <w:rFonts w:ascii="Arial" w:hAnsi="Arial" w:cs="Arial"/>
          <w:sz w:val="20"/>
          <w:szCs w:val="20"/>
        </w:rPr>
        <w:t>,</w:t>
      </w:r>
    </w:p>
    <w:p w14:paraId="0E047667" w14:textId="335BDFAA"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sorazmerni del stroškov čiščenja objekta, kar zadeva izvajalčevo delo in sicer med izvedbo del in primopredaje objekta, vključno z odvozom odpadnega materiala</w:t>
      </w:r>
      <w:r w:rsidR="00817611">
        <w:rPr>
          <w:rFonts w:ascii="Arial" w:hAnsi="Arial" w:cs="Arial"/>
          <w:sz w:val="20"/>
          <w:szCs w:val="20"/>
        </w:rPr>
        <w:t>,</w:t>
      </w:r>
    </w:p>
    <w:p w14:paraId="5C3EF4AE" w14:textId="7777777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lastRenderedPageBreak/>
        <w:t>•</w:t>
      </w:r>
      <w:r w:rsidRPr="00013824">
        <w:rPr>
          <w:rFonts w:ascii="Arial" w:hAnsi="Arial" w:cs="Arial"/>
          <w:sz w:val="20"/>
          <w:szCs w:val="20"/>
        </w:rPr>
        <w:tab/>
        <w:t>stroške električne energije, vode, TK priključkov, razsvetljave za nočno delo in morebitne ostale stroške v času gradnje</w:t>
      </w:r>
    </w:p>
    <w:p w14:paraId="763D97F1" w14:textId="66A05193"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vse stroške predpisanih ukrepov varstva pri delu in varstva pred požarom, ki jih mora izvajalec obvezno upoštevati</w:t>
      </w:r>
      <w:r w:rsidR="00817611">
        <w:rPr>
          <w:rFonts w:ascii="Arial" w:hAnsi="Arial" w:cs="Arial"/>
          <w:sz w:val="20"/>
          <w:szCs w:val="20"/>
        </w:rPr>
        <w:t>,</w:t>
      </w:r>
    </w:p>
    <w:p w14:paraId="33FAE57F" w14:textId="2F6665EC"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za popravilo morebitnih škod, ki bi nastale na objektu kot celoti oz. delu objekta, dovoznih cestah, zunanjem okolju, komunalnih vodih in priključkih po krivdi izvajalca</w:t>
      </w:r>
      <w:r w:rsidR="00817611">
        <w:rPr>
          <w:rFonts w:ascii="Arial" w:hAnsi="Arial" w:cs="Arial"/>
          <w:sz w:val="20"/>
          <w:szCs w:val="20"/>
        </w:rPr>
        <w:t>,</w:t>
      </w:r>
    </w:p>
    <w:p w14:paraId="3B43172C" w14:textId="0660C955"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r w:rsidR="00817611">
        <w:rPr>
          <w:rFonts w:ascii="Arial" w:hAnsi="Arial" w:cs="Arial"/>
          <w:sz w:val="20"/>
          <w:szCs w:val="20"/>
        </w:rPr>
        <w:t>,</w:t>
      </w:r>
    </w:p>
    <w:p w14:paraId="17DCCB41" w14:textId="4A187701"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r>
      <w:proofErr w:type="spellStart"/>
      <w:r w:rsidRPr="00013824">
        <w:rPr>
          <w:rFonts w:ascii="Arial" w:hAnsi="Arial" w:cs="Arial"/>
          <w:sz w:val="20"/>
          <w:szCs w:val="20"/>
        </w:rPr>
        <w:t>zakoličba</w:t>
      </w:r>
      <w:proofErr w:type="spellEnd"/>
      <w:r w:rsidRPr="00013824">
        <w:rPr>
          <w:rFonts w:ascii="Arial" w:hAnsi="Arial" w:cs="Arial"/>
          <w:sz w:val="20"/>
          <w:szCs w:val="20"/>
        </w:rPr>
        <w:t xml:space="preserve"> in obeležba obstoječih komunalnih naprav</w:t>
      </w:r>
      <w:r w:rsidR="00817611">
        <w:rPr>
          <w:rFonts w:ascii="Arial" w:hAnsi="Arial" w:cs="Arial"/>
          <w:sz w:val="20"/>
          <w:szCs w:val="20"/>
        </w:rPr>
        <w:t>,</w:t>
      </w:r>
    </w:p>
    <w:p w14:paraId="0C6E2F0B" w14:textId="279A32E3"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vzpostavitev odstranjenih mejnikov zaradi gradnje v prvotno stanje</w:t>
      </w:r>
      <w:r w:rsidR="00817611">
        <w:rPr>
          <w:rFonts w:ascii="Arial" w:hAnsi="Arial" w:cs="Arial"/>
          <w:sz w:val="20"/>
          <w:szCs w:val="20"/>
        </w:rPr>
        <w:t>,</w:t>
      </w:r>
    </w:p>
    <w:p w14:paraId="7A0F75D6" w14:textId="619EF9EA"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r w:rsidR="00817611">
        <w:rPr>
          <w:rFonts w:ascii="Arial" w:hAnsi="Arial" w:cs="Arial"/>
          <w:sz w:val="20"/>
          <w:szCs w:val="20"/>
        </w:rPr>
        <w:t>,</w:t>
      </w:r>
    </w:p>
    <w:p w14:paraId="3E287F77" w14:textId="2AE682D7"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poročilo o ravnanju z odpadki</w:t>
      </w:r>
      <w:r w:rsidR="00817611">
        <w:rPr>
          <w:rFonts w:ascii="Arial" w:hAnsi="Arial" w:cs="Arial"/>
          <w:sz w:val="20"/>
          <w:szCs w:val="20"/>
        </w:rPr>
        <w:t>,</w:t>
      </w:r>
    </w:p>
    <w:p w14:paraId="32AEC149" w14:textId="68363D1B"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v primeru, da je globina vode večja od predvidene ali pa da je geometrija temeljne pete večja je potrebno sklicati sestanek z projektantom, investitorjem in izvajalcem</w:t>
      </w:r>
      <w:r w:rsidR="00817611">
        <w:rPr>
          <w:rFonts w:ascii="Arial" w:hAnsi="Arial" w:cs="Arial"/>
          <w:sz w:val="20"/>
          <w:szCs w:val="20"/>
        </w:rPr>
        <w:t>,</w:t>
      </w:r>
    </w:p>
    <w:p w14:paraId="7539EB2D" w14:textId="03D32E32" w:rsidR="00013824"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glavni sestavni del popisov je tehnično poročilo z risbami</w:t>
      </w:r>
      <w:r w:rsidR="00817611">
        <w:rPr>
          <w:rFonts w:ascii="Arial" w:hAnsi="Arial" w:cs="Arial"/>
          <w:sz w:val="20"/>
          <w:szCs w:val="20"/>
        </w:rPr>
        <w:t>,</w:t>
      </w:r>
    </w:p>
    <w:p w14:paraId="7F133A8F" w14:textId="4A001F7F" w:rsidR="00842F03" w:rsidRPr="00013824" w:rsidRDefault="00013824" w:rsidP="00013824">
      <w:pPr>
        <w:spacing w:after="120"/>
        <w:jc w:val="both"/>
        <w:rPr>
          <w:rFonts w:ascii="Arial" w:hAnsi="Arial" w:cs="Arial"/>
          <w:sz w:val="20"/>
          <w:szCs w:val="20"/>
        </w:rPr>
      </w:pPr>
      <w:r w:rsidRPr="00013824">
        <w:rPr>
          <w:rFonts w:ascii="Arial" w:hAnsi="Arial" w:cs="Arial"/>
          <w:sz w:val="20"/>
          <w:szCs w:val="20"/>
        </w:rPr>
        <w:t>•</w:t>
      </w:r>
      <w:r w:rsidRPr="00013824">
        <w:rPr>
          <w:rFonts w:ascii="Arial" w:hAnsi="Arial" w:cs="Arial"/>
          <w:sz w:val="20"/>
          <w:szCs w:val="20"/>
        </w:rPr>
        <w:tab/>
        <w:t>stroške najema progovne mehanizacije in tirnih vozila (vagone) naroča izvajalec glede na svojo tehnologijo izvedbe.</w:t>
      </w:r>
    </w:p>
    <w:p w14:paraId="785A1938" w14:textId="77777777" w:rsidR="0082378D" w:rsidRDefault="0082378D" w:rsidP="00D32947">
      <w:pPr>
        <w:jc w:val="both"/>
        <w:rPr>
          <w:rFonts w:ascii="Arial" w:hAnsi="Arial" w:cs="Arial"/>
          <w:b/>
          <w:color w:val="0D0D0D" w:themeColor="text1" w:themeTint="F2"/>
          <w:sz w:val="20"/>
          <w:szCs w:val="20"/>
        </w:rPr>
      </w:pPr>
    </w:p>
    <w:p w14:paraId="29567A1E" w14:textId="746C432D" w:rsidR="00D32947" w:rsidRPr="00F737E1" w:rsidRDefault="00D32947" w:rsidP="00D32947">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59796F4"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1: </w:t>
      </w:r>
    </w:p>
    <w:p w14:paraId="4725D64C" w14:textId="5E5DDD7D" w:rsidR="0082378D" w:rsidRPr="004770F2" w:rsidRDefault="007E36EE" w:rsidP="00D32947">
      <w:pPr>
        <w:pStyle w:val="Odstavekseznama"/>
        <w:numPr>
          <w:ilvl w:val="0"/>
          <w:numId w:val="34"/>
        </w:numPr>
        <w:spacing w:after="0" w:line="240" w:lineRule="auto"/>
        <w:jc w:val="both"/>
        <w:rPr>
          <w:rFonts w:ascii="Arial" w:hAnsi="Arial" w:cs="Arial"/>
          <w:sz w:val="20"/>
          <w:lang w:eastAsia="ar-SA"/>
        </w:rPr>
      </w:pPr>
      <w:r w:rsidRPr="007E36EE">
        <w:rPr>
          <w:rFonts w:ascii="Arial" w:hAnsi="Arial" w:cs="Arial"/>
          <w:sz w:val="20"/>
          <w:lang w:eastAsia="ar-SA"/>
        </w:rPr>
        <w:t xml:space="preserve">Izvedbena projektna dokumentacija: Sanacija predorov </w:t>
      </w:r>
      <w:proofErr w:type="spellStart"/>
      <w:r w:rsidRPr="007E36EE">
        <w:rPr>
          <w:rFonts w:ascii="Arial" w:hAnsi="Arial" w:cs="Arial"/>
          <w:sz w:val="20"/>
          <w:lang w:eastAsia="ar-SA"/>
        </w:rPr>
        <w:t>Križiški</w:t>
      </w:r>
      <w:proofErr w:type="spellEnd"/>
      <w:r w:rsidRPr="007E36EE">
        <w:rPr>
          <w:rFonts w:ascii="Arial" w:hAnsi="Arial" w:cs="Arial"/>
          <w:sz w:val="20"/>
          <w:lang w:eastAsia="ar-SA"/>
        </w:rPr>
        <w:t xml:space="preserve">, </w:t>
      </w:r>
      <w:proofErr w:type="spellStart"/>
      <w:r w:rsidRPr="007E36EE">
        <w:rPr>
          <w:rFonts w:ascii="Arial" w:hAnsi="Arial" w:cs="Arial"/>
          <w:sz w:val="20"/>
          <w:lang w:eastAsia="ar-SA"/>
        </w:rPr>
        <w:t>Jurgovec</w:t>
      </w:r>
      <w:proofErr w:type="spellEnd"/>
      <w:r w:rsidRPr="007E36EE">
        <w:rPr>
          <w:rFonts w:ascii="Arial" w:hAnsi="Arial" w:cs="Arial"/>
          <w:sz w:val="20"/>
          <w:lang w:eastAsia="ar-SA"/>
        </w:rPr>
        <w:t xml:space="preserve"> in Ležeški na progi št. 50 Ljubljana – Sežana – </w:t>
      </w:r>
      <w:proofErr w:type="spellStart"/>
      <w:r w:rsidRPr="007E36EE">
        <w:rPr>
          <w:rFonts w:ascii="Arial" w:hAnsi="Arial" w:cs="Arial"/>
          <w:sz w:val="20"/>
          <w:lang w:eastAsia="ar-SA"/>
        </w:rPr>
        <w:t>d.m</w:t>
      </w:r>
      <w:proofErr w:type="spellEnd"/>
      <w:r w:rsidRPr="007E36EE">
        <w:rPr>
          <w:rFonts w:ascii="Arial" w:hAnsi="Arial" w:cs="Arial"/>
          <w:sz w:val="20"/>
          <w:lang w:eastAsia="ar-SA"/>
        </w:rPr>
        <w:t>.«, št. proj.: SPJC_003/23, januar 2023, projektant: Projektiranje in svetovanje Jurij Čadež S.P.</w:t>
      </w:r>
    </w:p>
    <w:p w14:paraId="4EA14381" w14:textId="33866D8F"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2: </w:t>
      </w:r>
    </w:p>
    <w:p w14:paraId="1BA77884" w14:textId="77777777" w:rsidR="00D32947" w:rsidRPr="00F737E1" w:rsidRDefault="00D32947" w:rsidP="00556B7D">
      <w:pPr>
        <w:pStyle w:val="Odstavekseznama"/>
        <w:numPr>
          <w:ilvl w:val="0"/>
          <w:numId w:val="34"/>
        </w:numPr>
        <w:spacing w:after="0" w:line="240" w:lineRule="auto"/>
        <w:contextualSpacing w:val="0"/>
        <w:jc w:val="both"/>
        <w:rPr>
          <w:rFonts w:ascii="Arial" w:hAnsi="Arial" w:cs="Arial"/>
          <w:b/>
          <w:color w:val="0D0D0D" w:themeColor="text1" w:themeTint="F2"/>
          <w:sz w:val="20"/>
        </w:rPr>
      </w:pPr>
      <w:r w:rsidRPr="00F737E1">
        <w:rPr>
          <w:rFonts w:ascii="Arial" w:hAnsi="Arial" w:cs="Arial"/>
          <w:b/>
          <w:bCs/>
          <w:iCs/>
          <w:color w:val="0D0D0D" w:themeColor="text1" w:themeTint="F2"/>
          <w:sz w:val="20"/>
        </w:rPr>
        <w:t>Tabela ponudbenega predračuna tudi v f</w:t>
      </w:r>
      <w:r>
        <w:rPr>
          <w:rFonts w:ascii="Arial" w:hAnsi="Arial" w:cs="Arial"/>
          <w:b/>
          <w:bCs/>
          <w:iCs/>
          <w:color w:val="0D0D0D" w:themeColor="text1" w:themeTint="F2"/>
          <w:sz w:val="20"/>
        </w:rPr>
        <w:t>ormatu .</w:t>
      </w:r>
      <w:proofErr w:type="spellStart"/>
      <w:r>
        <w:rPr>
          <w:rFonts w:ascii="Arial" w:hAnsi="Arial" w:cs="Arial"/>
          <w:b/>
          <w:bCs/>
          <w:iCs/>
          <w:color w:val="0D0D0D" w:themeColor="text1" w:themeTint="F2"/>
          <w:sz w:val="20"/>
        </w:rPr>
        <w:t>xlsx</w:t>
      </w:r>
      <w:proofErr w:type="spellEnd"/>
      <w:r>
        <w:rPr>
          <w:rFonts w:ascii="Arial" w:hAnsi="Arial" w:cs="Arial"/>
          <w:b/>
          <w:bCs/>
          <w:iCs/>
          <w:color w:val="0D0D0D" w:themeColor="text1" w:themeTint="F2"/>
          <w:sz w:val="20"/>
        </w:rPr>
        <w:t xml:space="preserve"> (Microsoft Excel).</w:t>
      </w:r>
    </w:p>
    <w:p w14:paraId="69656799" w14:textId="77777777" w:rsidR="00442B9D" w:rsidRDefault="00442B9D" w:rsidP="004F0BEA">
      <w:pPr>
        <w:jc w:val="both"/>
        <w:rPr>
          <w:rFonts w:ascii="Arial" w:hAnsi="Arial" w:cs="Arial"/>
          <w:sz w:val="20"/>
          <w:szCs w:val="20"/>
        </w:rPr>
      </w:pPr>
    </w:p>
    <w:p w14:paraId="504B5F69" w14:textId="77777777" w:rsidR="00D32947" w:rsidRDefault="00D32947" w:rsidP="00F40E80">
      <w:pPr>
        <w:spacing w:after="0" w:line="240" w:lineRule="auto"/>
        <w:jc w:val="both"/>
        <w:rPr>
          <w:rFonts w:ascii="Arial" w:hAnsi="Arial" w:cs="Arial"/>
          <w:sz w:val="20"/>
          <w:szCs w:val="20"/>
        </w:rPr>
      </w:pPr>
    </w:p>
    <w:p w14:paraId="230D137C" w14:textId="77777777" w:rsidR="00842F03" w:rsidRDefault="00842F03" w:rsidP="00F40E80">
      <w:pPr>
        <w:spacing w:after="0" w:line="240" w:lineRule="auto"/>
        <w:jc w:val="both"/>
        <w:rPr>
          <w:rFonts w:ascii="Arial" w:hAnsi="Arial" w:cs="Arial"/>
          <w:sz w:val="20"/>
          <w:szCs w:val="20"/>
        </w:rPr>
      </w:pPr>
    </w:p>
    <w:p w14:paraId="29490FD7" w14:textId="77777777" w:rsidR="00020CBA" w:rsidRPr="009E0549" w:rsidRDefault="00020CBA"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03C2EFE2" w:rsidR="003F21A4" w:rsidRPr="00F86E05" w:rsidRDefault="003F21A4" w:rsidP="00F40E80">
      <w:pPr>
        <w:pageBreakBefore/>
        <w:spacing w:before="120" w:after="120" w:line="240" w:lineRule="auto"/>
        <w:jc w:val="right"/>
        <w:rPr>
          <w:rFonts w:ascii="Arial" w:eastAsia="Batang" w:hAnsi="Arial" w:cs="Arial"/>
          <w:b/>
          <w:sz w:val="20"/>
          <w:szCs w:val="20"/>
          <w:lang w:eastAsia="ko-KR"/>
        </w:rPr>
      </w:pPr>
      <w:r w:rsidRPr="00F86E05">
        <w:rPr>
          <w:rFonts w:ascii="Arial" w:eastAsia="Batang" w:hAnsi="Arial" w:cs="Arial"/>
          <w:b/>
          <w:sz w:val="20"/>
          <w:szCs w:val="20"/>
          <w:lang w:eastAsia="ko-KR"/>
        </w:rPr>
        <w:lastRenderedPageBreak/>
        <w:t>OBRAZEC 1</w:t>
      </w:r>
      <w:r w:rsidR="00F86E05" w:rsidRPr="00F86E05">
        <w:rPr>
          <w:rFonts w:ascii="Arial" w:eastAsia="Batang" w:hAnsi="Arial" w:cs="Arial"/>
          <w:b/>
          <w:sz w:val="20"/>
          <w:szCs w:val="20"/>
          <w:lang w:eastAsia="ko-KR"/>
        </w:rPr>
        <w:t>5</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9E0549" w:rsidRDefault="003F21A4" w:rsidP="00F40E80">
      <w:pPr>
        <w:spacing w:line="240" w:lineRule="auto"/>
        <w:rPr>
          <w:rStyle w:val="SlogTahoma"/>
          <w:rFonts w:ascii="Arial" w:hAnsi="Arial" w:cs="Arial"/>
          <w:b/>
          <w:sz w:val="20"/>
          <w:szCs w:val="20"/>
        </w:rPr>
      </w:pPr>
      <w:r w:rsidRPr="009E0549">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9E0549">
        <w:rPr>
          <w:rStyle w:val="SlogTahoma"/>
          <w:rFonts w:ascii="Arial" w:hAnsi="Arial" w:cs="Arial"/>
          <w:sz w:val="20"/>
          <w:szCs w:val="20"/>
        </w:rPr>
        <w:t>okoljskih</w:t>
      </w:r>
      <w:proofErr w:type="spellEnd"/>
      <w:r w:rsidRPr="009E0549">
        <w:rPr>
          <w:rStyle w:val="SlogTahoma"/>
          <w:rFonts w:ascii="Arial" w:hAnsi="Arial" w:cs="Arial"/>
          <w:sz w:val="20"/>
          <w:szCs w:val="20"/>
        </w:rPr>
        <w:t xml:space="preserve">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556B7D">
      <w:pPr>
        <w:numPr>
          <w:ilvl w:val="0"/>
          <w:numId w:val="29"/>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proofErr w:type="spellStart"/>
      <w:r w:rsidRPr="009E0549">
        <w:rPr>
          <w:rStyle w:val="SlogTahoma"/>
          <w:rFonts w:ascii="Arial" w:hAnsi="Arial" w:cs="Arial"/>
          <w:sz w:val="20"/>
          <w:szCs w:val="20"/>
        </w:rPr>
        <w:t>optimiranje</w:t>
      </w:r>
      <w:proofErr w:type="spellEnd"/>
      <w:r w:rsidRPr="009E0549">
        <w:rPr>
          <w:rStyle w:val="SlogTahoma"/>
          <w:rFonts w:ascii="Arial" w:hAnsi="Arial" w:cs="Arial"/>
          <w:sz w:val="20"/>
          <w:szCs w:val="20"/>
        </w:rPr>
        <w:t xml:space="preserve"> ravnanja z odpadki s ciljem zmanjševanja povzročenih količin odpadkov,</w:t>
      </w:r>
    </w:p>
    <w:p w14:paraId="2BBA0F3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V skladu z zastavljeno strategijo varstva okolja, ki je del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 xml:space="preserve">Obveščanje pristojnih državnih organov za obveščanje (tel. 112) v primeru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lastRenderedPageBreak/>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footerReference w:type="default" r:id="rId10"/>
      <w:headerReference w:type="first" r:id="rId11"/>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F9E8B" w14:textId="77777777" w:rsidR="00A437A5" w:rsidRDefault="00A437A5" w:rsidP="00107834">
      <w:pPr>
        <w:spacing w:line="240" w:lineRule="auto"/>
      </w:pPr>
      <w:r>
        <w:separator/>
      </w:r>
    </w:p>
  </w:endnote>
  <w:endnote w:type="continuationSeparator" w:id="0">
    <w:p w14:paraId="23F1521E" w14:textId="77777777" w:rsidR="00A437A5" w:rsidRDefault="00A437A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A437A5" w:rsidRDefault="00A437A5">
    <w:pPr>
      <w:pStyle w:val="Noga"/>
      <w:jc w:val="center"/>
    </w:pPr>
    <w:r>
      <w:fldChar w:fldCharType="begin"/>
    </w:r>
    <w:r>
      <w:instrText>PAGE   \* MERGEFORMAT</w:instrText>
    </w:r>
    <w:r>
      <w:fldChar w:fldCharType="separate"/>
    </w:r>
    <w:r>
      <w:rPr>
        <w:noProof/>
      </w:rPr>
      <w:t>21</w:t>
    </w:r>
    <w:r>
      <w:rPr>
        <w:noProof/>
      </w:rPr>
      <w:fldChar w:fldCharType="end"/>
    </w:r>
  </w:p>
  <w:p w14:paraId="6A61D9A3" w14:textId="77777777" w:rsidR="00A437A5" w:rsidRDefault="00A437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A437A5" w:rsidRPr="00831D98" w:rsidRDefault="00A437A5"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B74B" w14:textId="77777777" w:rsidR="00A437A5" w:rsidRDefault="00A437A5" w:rsidP="00107834">
      <w:pPr>
        <w:spacing w:line="240" w:lineRule="auto"/>
      </w:pPr>
      <w:r>
        <w:separator/>
      </w:r>
    </w:p>
  </w:footnote>
  <w:footnote w:type="continuationSeparator" w:id="0">
    <w:p w14:paraId="08036AF9" w14:textId="77777777" w:rsidR="00A437A5" w:rsidRDefault="00A437A5"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77777777" w:rsidR="00A437A5" w:rsidRDefault="00A437A5">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814A64"/>
    <w:multiLevelType w:val="hybridMultilevel"/>
    <w:tmpl w:val="ACE684A8"/>
    <w:lvl w:ilvl="0" w:tplc="0F3240F0">
      <w:start w:val="1"/>
      <w:numFmt w:val="upperRoman"/>
      <w:lvlText w:val="%1."/>
      <w:lvlJc w:val="left"/>
      <w:pPr>
        <w:ind w:left="1080" w:hanging="72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9"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5"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830850"/>
    <w:multiLevelType w:val="hybridMultilevel"/>
    <w:tmpl w:val="1B0048D6"/>
    <w:lvl w:ilvl="0" w:tplc="670A762C">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7"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5104A85"/>
    <w:multiLevelType w:val="multilevel"/>
    <w:tmpl w:val="0EB815D6"/>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154B14"/>
    <w:multiLevelType w:val="multilevel"/>
    <w:tmpl w:val="F1ECA88A"/>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0"/>
  </w:num>
  <w:num w:numId="3">
    <w:abstractNumId w:val="5"/>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4"/>
  </w:num>
  <w:num w:numId="6">
    <w:abstractNumId w:val="35"/>
  </w:num>
  <w:num w:numId="7">
    <w:abstractNumId w:val="19"/>
  </w:num>
  <w:num w:numId="8">
    <w:abstractNumId w:val="8"/>
  </w:num>
  <w:num w:numId="9">
    <w:abstractNumId w:val="27"/>
  </w:num>
  <w:num w:numId="10">
    <w:abstractNumId w:val="2"/>
  </w:num>
  <w:num w:numId="11">
    <w:abstractNumId w:val="2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5"/>
  </w:num>
  <w:num w:numId="15">
    <w:abstractNumId w:val="34"/>
  </w:num>
  <w:num w:numId="16">
    <w:abstractNumId w:val="10"/>
  </w:num>
  <w:num w:numId="17">
    <w:abstractNumId w:val="25"/>
  </w:num>
  <w:num w:numId="18">
    <w:abstractNumId w:val="6"/>
  </w:num>
  <w:num w:numId="19">
    <w:abstractNumId w:val="7"/>
  </w:num>
  <w:num w:numId="20">
    <w:abstractNumId w:val="12"/>
  </w:num>
  <w:num w:numId="21">
    <w:abstractNumId w:val="3"/>
  </w:num>
  <w:num w:numId="22">
    <w:abstractNumId w:val="13"/>
  </w:num>
  <w:num w:numId="23">
    <w:abstractNumId w:val="22"/>
  </w:num>
  <w:num w:numId="24">
    <w:abstractNumId w:val="38"/>
  </w:num>
  <w:num w:numId="25">
    <w:abstractNumId w:val="18"/>
  </w:num>
  <w:num w:numId="26">
    <w:abstractNumId w:val="21"/>
  </w:num>
  <w:num w:numId="27">
    <w:abstractNumId w:val="24"/>
  </w:num>
  <w:num w:numId="28">
    <w:abstractNumId w:val="20"/>
  </w:num>
  <w:num w:numId="29">
    <w:abstractNumId w:val="11"/>
  </w:num>
  <w:num w:numId="30">
    <w:abstractNumId w:val="14"/>
  </w:num>
  <w:num w:numId="31">
    <w:abstractNumId w:val="28"/>
  </w:num>
  <w:num w:numId="32">
    <w:abstractNumId w:val="16"/>
  </w:num>
  <w:num w:numId="33">
    <w:abstractNumId w:val="9"/>
  </w:num>
  <w:num w:numId="34">
    <w:abstractNumId w:val="26"/>
  </w:num>
  <w:num w:numId="35">
    <w:abstractNumId w:val="32"/>
  </w:num>
  <w:num w:numId="36">
    <w:abstractNumId w:val="33"/>
  </w:num>
  <w:num w:numId="37">
    <w:abstractNumId w:val="17"/>
  </w:num>
  <w:num w:numId="38">
    <w:abstractNumId w:val="1"/>
  </w:num>
  <w:num w:numId="39">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52"/>
    <w:rsid w:val="00001E6A"/>
    <w:rsid w:val="00002A2A"/>
    <w:rsid w:val="00003143"/>
    <w:rsid w:val="000033CD"/>
    <w:rsid w:val="00003DDB"/>
    <w:rsid w:val="00004B23"/>
    <w:rsid w:val="00005F4B"/>
    <w:rsid w:val="00007AF6"/>
    <w:rsid w:val="00010C49"/>
    <w:rsid w:val="00010E67"/>
    <w:rsid w:val="00011851"/>
    <w:rsid w:val="00011935"/>
    <w:rsid w:val="000119D1"/>
    <w:rsid w:val="00011ADB"/>
    <w:rsid w:val="00012410"/>
    <w:rsid w:val="00012793"/>
    <w:rsid w:val="00013824"/>
    <w:rsid w:val="00014994"/>
    <w:rsid w:val="00015A36"/>
    <w:rsid w:val="00015DD6"/>
    <w:rsid w:val="00015FC3"/>
    <w:rsid w:val="0001739F"/>
    <w:rsid w:val="00020CBA"/>
    <w:rsid w:val="000230BE"/>
    <w:rsid w:val="00023136"/>
    <w:rsid w:val="00024394"/>
    <w:rsid w:val="00024B57"/>
    <w:rsid w:val="00025430"/>
    <w:rsid w:val="00025BB0"/>
    <w:rsid w:val="000262D2"/>
    <w:rsid w:val="0002718F"/>
    <w:rsid w:val="00030D70"/>
    <w:rsid w:val="00030E4B"/>
    <w:rsid w:val="00032597"/>
    <w:rsid w:val="00032689"/>
    <w:rsid w:val="000344DF"/>
    <w:rsid w:val="0003458C"/>
    <w:rsid w:val="00036DEF"/>
    <w:rsid w:val="000408CC"/>
    <w:rsid w:val="00040A28"/>
    <w:rsid w:val="00040DAC"/>
    <w:rsid w:val="00041B35"/>
    <w:rsid w:val="0004265C"/>
    <w:rsid w:val="000432DF"/>
    <w:rsid w:val="00044927"/>
    <w:rsid w:val="00044BF7"/>
    <w:rsid w:val="0004717C"/>
    <w:rsid w:val="00047CD0"/>
    <w:rsid w:val="0005260F"/>
    <w:rsid w:val="000534FA"/>
    <w:rsid w:val="0005364C"/>
    <w:rsid w:val="00053B35"/>
    <w:rsid w:val="00055EDF"/>
    <w:rsid w:val="00060E2A"/>
    <w:rsid w:val="0006117D"/>
    <w:rsid w:val="00062024"/>
    <w:rsid w:val="00063890"/>
    <w:rsid w:val="0006500B"/>
    <w:rsid w:val="000657C8"/>
    <w:rsid w:val="00065CD3"/>
    <w:rsid w:val="0006745F"/>
    <w:rsid w:val="0007004C"/>
    <w:rsid w:val="00070185"/>
    <w:rsid w:val="00072773"/>
    <w:rsid w:val="000731B5"/>
    <w:rsid w:val="00073F37"/>
    <w:rsid w:val="00074293"/>
    <w:rsid w:val="000747B5"/>
    <w:rsid w:val="000757BF"/>
    <w:rsid w:val="00075E4B"/>
    <w:rsid w:val="00076C34"/>
    <w:rsid w:val="00077BD5"/>
    <w:rsid w:val="0008140E"/>
    <w:rsid w:val="00081999"/>
    <w:rsid w:val="00082146"/>
    <w:rsid w:val="00082D11"/>
    <w:rsid w:val="000836CD"/>
    <w:rsid w:val="00084A90"/>
    <w:rsid w:val="00084F4E"/>
    <w:rsid w:val="00085022"/>
    <w:rsid w:val="00086FE5"/>
    <w:rsid w:val="0009127E"/>
    <w:rsid w:val="0009143C"/>
    <w:rsid w:val="000918E8"/>
    <w:rsid w:val="00091B32"/>
    <w:rsid w:val="0009560D"/>
    <w:rsid w:val="00095775"/>
    <w:rsid w:val="0009609C"/>
    <w:rsid w:val="000965DF"/>
    <w:rsid w:val="00097A70"/>
    <w:rsid w:val="000A01E7"/>
    <w:rsid w:val="000A0915"/>
    <w:rsid w:val="000A0AF1"/>
    <w:rsid w:val="000A18A3"/>
    <w:rsid w:val="000A2DD7"/>
    <w:rsid w:val="000A351D"/>
    <w:rsid w:val="000A375C"/>
    <w:rsid w:val="000A4471"/>
    <w:rsid w:val="000A45B0"/>
    <w:rsid w:val="000A4B6A"/>
    <w:rsid w:val="000A6A46"/>
    <w:rsid w:val="000A71DC"/>
    <w:rsid w:val="000B0326"/>
    <w:rsid w:val="000B309D"/>
    <w:rsid w:val="000B3996"/>
    <w:rsid w:val="000B3DE4"/>
    <w:rsid w:val="000B46D5"/>
    <w:rsid w:val="000B57A7"/>
    <w:rsid w:val="000B5832"/>
    <w:rsid w:val="000B61A2"/>
    <w:rsid w:val="000B66C4"/>
    <w:rsid w:val="000B6764"/>
    <w:rsid w:val="000B6E5C"/>
    <w:rsid w:val="000B7A9C"/>
    <w:rsid w:val="000C0EB0"/>
    <w:rsid w:val="000C2BA1"/>
    <w:rsid w:val="000C3BC1"/>
    <w:rsid w:val="000C497C"/>
    <w:rsid w:val="000C517E"/>
    <w:rsid w:val="000C5216"/>
    <w:rsid w:val="000C735E"/>
    <w:rsid w:val="000C799C"/>
    <w:rsid w:val="000D31D6"/>
    <w:rsid w:val="000D3CE3"/>
    <w:rsid w:val="000D71A1"/>
    <w:rsid w:val="000E15D1"/>
    <w:rsid w:val="000E2AF5"/>
    <w:rsid w:val="000E30BB"/>
    <w:rsid w:val="000E31E2"/>
    <w:rsid w:val="000E3648"/>
    <w:rsid w:val="000E37DC"/>
    <w:rsid w:val="000E71D4"/>
    <w:rsid w:val="000E7710"/>
    <w:rsid w:val="000E7E80"/>
    <w:rsid w:val="000F085B"/>
    <w:rsid w:val="000F112B"/>
    <w:rsid w:val="000F1D1E"/>
    <w:rsid w:val="000F403B"/>
    <w:rsid w:val="000F48BD"/>
    <w:rsid w:val="000F5C33"/>
    <w:rsid w:val="000F67EA"/>
    <w:rsid w:val="000F75C6"/>
    <w:rsid w:val="000F785D"/>
    <w:rsid w:val="0010091F"/>
    <w:rsid w:val="00101682"/>
    <w:rsid w:val="00101E51"/>
    <w:rsid w:val="001023D8"/>
    <w:rsid w:val="00103041"/>
    <w:rsid w:val="00103EAE"/>
    <w:rsid w:val="001040A1"/>
    <w:rsid w:val="00106103"/>
    <w:rsid w:val="0010611E"/>
    <w:rsid w:val="001063DA"/>
    <w:rsid w:val="00107834"/>
    <w:rsid w:val="00111CBC"/>
    <w:rsid w:val="001123FE"/>
    <w:rsid w:val="00113056"/>
    <w:rsid w:val="001144A5"/>
    <w:rsid w:val="0011549B"/>
    <w:rsid w:val="00115C05"/>
    <w:rsid w:val="00115E90"/>
    <w:rsid w:val="0011613B"/>
    <w:rsid w:val="00120550"/>
    <w:rsid w:val="00121908"/>
    <w:rsid w:val="00121D64"/>
    <w:rsid w:val="00121E09"/>
    <w:rsid w:val="00124394"/>
    <w:rsid w:val="00126055"/>
    <w:rsid w:val="00126FA0"/>
    <w:rsid w:val="00127073"/>
    <w:rsid w:val="00127577"/>
    <w:rsid w:val="001302CD"/>
    <w:rsid w:val="001307D0"/>
    <w:rsid w:val="00130962"/>
    <w:rsid w:val="001317DD"/>
    <w:rsid w:val="00131CF2"/>
    <w:rsid w:val="00133076"/>
    <w:rsid w:val="001348B0"/>
    <w:rsid w:val="00134CD2"/>
    <w:rsid w:val="00136764"/>
    <w:rsid w:val="00137290"/>
    <w:rsid w:val="0013732F"/>
    <w:rsid w:val="0013777B"/>
    <w:rsid w:val="00137E0A"/>
    <w:rsid w:val="00140271"/>
    <w:rsid w:val="001404B1"/>
    <w:rsid w:val="00142B7E"/>
    <w:rsid w:val="00142EA9"/>
    <w:rsid w:val="001436A1"/>
    <w:rsid w:val="00143F17"/>
    <w:rsid w:val="00144AE7"/>
    <w:rsid w:val="00144B8F"/>
    <w:rsid w:val="00145324"/>
    <w:rsid w:val="00145AAE"/>
    <w:rsid w:val="0014694B"/>
    <w:rsid w:val="001473A8"/>
    <w:rsid w:val="00147BB8"/>
    <w:rsid w:val="0015052D"/>
    <w:rsid w:val="00150B80"/>
    <w:rsid w:val="00152883"/>
    <w:rsid w:val="001529BD"/>
    <w:rsid w:val="00152B13"/>
    <w:rsid w:val="00152C01"/>
    <w:rsid w:val="001547D0"/>
    <w:rsid w:val="0015648B"/>
    <w:rsid w:val="00160445"/>
    <w:rsid w:val="00160A9A"/>
    <w:rsid w:val="0016141B"/>
    <w:rsid w:val="00161559"/>
    <w:rsid w:val="00161942"/>
    <w:rsid w:val="00161CF6"/>
    <w:rsid w:val="00162A93"/>
    <w:rsid w:val="00163A0F"/>
    <w:rsid w:val="001642B0"/>
    <w:rsid w:val="00164F36"/>
    <w:rsid w:val="00165154"/>
    <w:rsid w:val="00166B3B"/>
    <w:rsid w:val="00167721"/>
    <w:rsid w:val="001701D9"/>
    <w:rsid w:val="001709A6"/>
    <w:rsid w:val="001716C5"/>
    <w:rsid w:val="001732E2"/>
    <w:rsid w:val="00173776"/>
    <w:rsid w:val="001738A3"/>
    <w:rsid w:val="00173F70"/>
    <w:rsid w:val="0017436F"/>
    <w:rsid w:val="00174D87"/>
    <w:rsid w:val="00175A3C"/>
    <w:rsid w:val="00176010"/>
    <w:rsid w:val="001763D1"/>
    <w:rsid w:val="001776CC"/>
    <w:rsid w:val="00177C53"/>
    <w:rsid w:val="00180601"/>
    <w:rsid w:val="001813DE"/>
    <w:rsid w:val="00181B35"/>
    <w:rsid w:val="00182226"/>
    <w:rsid w:val="00182BED"/>
    <w:rsid w:val="0018465B"/>
    <w:rsid w:val="00184841"/>
    <w:rsid w:val="00185CAA"/>
    <w:rsid w:val="0018695F"/>
    <w:rsid w:val="0018717F"/>
    <w:rsid w:val="00190867"/>
    <w:rsid w:val="00190BB1"/>
    <w:rsid w:val="00194C58"/>
    <w:rsid w:val="00194FC0"/>
    <w:rsid w:val="00195A49"/>
    <w:rsid w:val="00195B86"/>
    <w:rsid w:val="00196512"/>
    <w:rsid w:val="00196589"/>
    <w:rsid w:val="0019695B"/>
    <w:rsid w:val="00196AB9"/>
    <w:rsid w:val="001A17A3"/>
    <w:rsid w:val="001A407F"/>
    <w:rsid w:val="001A632F"/>
    <w:rsid w:val="001A6646"/>
    <w:rsid w:val="001A775C"/>
    <w:rsid w:val="001B0726"/>
    <w:rsid w:val="001B2713"/>
    <w:rsid w:val="001B54A6"/>
    <w:rsid w:val="001B586F"/>
    <w:rsid w:val="001B6746"/>
    <w:rsid w:val="001B6B52"/>
    <w:rsid w:val="001C14FA"/>
    <w:rsid w:val="001C16FA"/>
    <w:rsid w:val="001C17C8"/>
    <w:rsid w:val="001C2D10"/>
    <w:rsid w:val="001C2FCD"/>
    <w:rsid w:val="001C4095"/>
    <w:rsid w:val="001C465D"/>
    <w:rsid w:val="001C5AE3"/>
    <w:rsid w:val="001C6056"/>
    <w:rsid w:val="001C611C"/>
    <w:rsid w:val="001C671C"/>
    <w:rsid w:val="001C7AC2"/>
    <w:rsid w:val="001D2A1B"/>
    <w:rsid w:val="001D43F6"/>
    <w:rsid w:val="001D46BA"/>
    <w:rsid w:val="001D5244"/>
    <w:rsid w:val="001D5E35"/>
    <w:rsid w:val="001D63B1"/>
    <w:rsid w:val="001D6A27"/>
    <w:rsid w:val="001E0395"/>
    <w:rsid w:val="001E0D69"/>
    <w:rsid w:val="001E19A2"/>
    <w:rsid w:val="001E1E6B"/>
    <w:rsid w:val="001E1E80"/>
    <w:rsid w:val="001E2BBD"/>
    <w:rsid w:val="001E2EA1"/>
    <w:rsid w:val="001E33E8"/>
    <w:rsid w:val="001E46C0"/>
    <w:rsid w:val="001E580D"/>
    <w:rsid w:val="001E5B9E"/>
    <w:rsid w:val="001E685C"/>
    <w:rsid w:val="001E6E50"/>
    <w:rsid w:val="001E7C43"/>
    <w:rsid w:val="001F0C07"/>
    <w:rsid w:val="001F18E5"/>
    <w:rsid w:val="001F22A5"/>
    <w:rsid w:val="001F2C54"/>
    <w:rsid w:val="001F460E"/>
    <w:rsid w:val="001F5543"/>
    <w:rsid w:val="001F5643"/>
    <w:rsid w:val="001F5C2E"/>
    <w:rsid w:val="001F614F"/>
    <w:rsid w:val="001F677B"/>
    <w:rsid w:val="001F6F87"/>
    <w:rsid w:val="001F7229"/>
    <w:rsid w:val="002016D3"/>
    <w:rsid w:val="00203401"/>
    <w:rsid w:val="00204185"/>
    <w:rsid w:val="00204CD4"/>
    <w:rsid w:val="0020527A"/>
    <w:rsid w:val="002054AA"/>
    <w:rsid w:val="00207957"/>
    <w:rsid w:val="00207F9B"/>
    <w:rsid w:val="002103F1"/>
    <w:rsid w:val="00211752"/>
    <w:rsid w:val="002126E6"/>
    <w:rsid w:val="002128F1"/>
    <w:rsid w:val="00213A94"/>
    <w:rsid w:val="00214AFC"/>
    <w:rsid w:val="00216168"/>
    <w:rsid w:val="00217437"/>
    <w:rsid w:val="00217E26"/>
    <w:rsid w:val="0022016A"/>
    <w:rsid w:val="002204C1"/>
    <w:rsid w:val="002218E1"/>
    <w:rsid w:val="00222282"/>
    <w:rsid w:val="002239B6"/>
    <w:rsid w:val="00224601"/>
    <w:rsid w:val="0022522F"/>
    <w:rsid w:val="00226DE9"/>
    <w:rsid w:val="00230100"/>
    <w:rsid w:val="002308DC"/>
    <w:rsid w:val="00231C21"/>
    <w:rsid w:val="00232323"/>
    <w:rsid w:val="00232ABB"/>
    <w:rsid w:val="00232CB5"/>
    <w:rsid w:val="0023306B"/>
    <w:rsid w:val="0023309E"/>
    <w:rsid w:val="0023352C"/>
    <w:rsid w:val="002336D8"/>
    <w:rsid w:val="00234453"/>
    <w:rsid w:val="00234B77"/>
    <w:rsid w:val="0023622A"/>
    <w:rsid w:val="00236541"/>
    <w:rsid w:val="00237077"/>
    <w:rsid w:val="00237539"/>
    <w:rsid w:val="00237F10"/>
    <w:rsid w:val="002404D6"/>
    <w:rsid w:val="002404F2"/>
    <w:rsid w:val="00240DD6"/>
    <w:rsid w:val="00241E13"/>
    <w:rsid w:val="00242280"/>
    <w:rsid w:val="00242AB7"/>
    <w:rsid w:val="00242E34"/>
    <w:rsid w:val="002443C6"/>
    <w:rsid w:val="00244D25"/>
    <w:rsid w:val="00244EAA"/>
    <w:rsid w:val="00245A23"/>
    <w:rsid w:val="0024601E"/>
    <w:rsid w:val="00246430"/>
    <w:rsid w:val="00247DFD"/>
    <w:rsid w:val="00250144"/>
    <w:rsid w:val="00250608"/>
    <w:rsid w:val="002511EC"/>
    <w:rsid w:val="0025212F"/>
    <w:rsid w:val="002537E9"/>
    <w:rsid w:val="002551BA"/>
    <w:rsid w:val="0025547E"/>
    <w:rsid w:val="00255517"/>
    <w:rsid w:val="00256BBC"/>
    <w:rsid w:val="00257D79"/>
    <w:rsid w:val="00260A74"/>
    <w:rsid w:val="002618B2"/>
    <w:rsid w:val="00261DF2"/>
    <w:rsid w:val="0026289B"/>
    <w:rsid w:val="00263686"/>
    <w:rsid w:val="002639F8"/>
    <w:rsid w:val="00263F7A"/>
    <w:rsid w:val="002642A9"/>
    <w:rsid w:val="00264A90"/>
    <w:rsid w:val="002654D1"/>
    <w:rsid w:val="002703D0"/>
    <w:rsid w:val="00270A35"/>
    <w:rsid w:val="00270E5B"/>
    <w:rsid w:val="002711F2"/>
    <w:rsid w:val="00271222"/>
    <w:rsid w:val="00271981"/>
    <w:rsid w:val="00271C87"/>
    <w:rsid w:val="002725CC"/>
    <w:rsid w:val="00274551"/>
    <w:rsid w:val="002746FA"/>
    <w:rsid w:val="00274FC5"/>
    <w:rsid w:val="002769E8"/>
    <w:rsid w:val="00276CCD"/>
    <w:rsid w:val="00277A66"/>
    <w:rsid w:val="00280C52"/>
    <w:rsid w:val="002814DA"/>
    <w:rsid w:val="002814E9"/>
    <w:rsid w:val="002817E0"/>
    <w:rsid w:val="00281AAF"/>
    <w:rsid w:val="00282C53"/>
    <w:rsid w:val="002836DE"/>
    <w:rsid w:val="002838E4"/>
    <w:rsid w:val="002847A3"/>
    <w:rsid w:val="00284822"/>
    <w:rsid w:val="002854D0"/>
    <w:rsid w:val="00285BF8"/>
    <w:rsid w:val="00286050"/>
    <w:rsid w:val="00286101"/>
    <w:rsid w:val="00286697"/>
    <w:rsid w:val="002903E9"/>
    <w:rsid w:val="00290EB0"/>
    <w:rsid w:val="00291669"/>
    <w:rsid w:val="002920A3"/>
    <w:rsid w:val="00292D53"/>
    <w:rsid w:val="00294F52"/>
    <w:rsid w:val="002958FE"/>
    <w:rsid w:val="002960C0"/>
    <w:rsid w:val="002A0071"/>
    <w:rsid w:val="002A10C4"/>
    <w:rsid w:val="002A188E"/>
    <w:rsid w:val="002A267D"/>
    <w:rsid w:val="002A268A"/>
    <w:rsid w:val="002A367F"/>
    <w:rsid w:val="002A4D70"/>
    <w:rsid w:val="002A6261"/>
    <w:rsid w:val="002A6853"/>
    <w:rsid w:val="002A7B0D"/>
    <w:rsid w:val="002B00CB"/>
    <w:rsid w:val="002B0C97"/>
    <w:rsid w:val="002B120B"/>
    <w:rsid w:val="002B2B13"/>
    <w:rsid w:val="002B3CF4"/>
    <w:rsid w:val="002B4B6F"/>
    <w:rsid w:val="002B5236"/>
    <w:rsid w:val="002C035F"/>
    <w:rsid w:val="002C0CB2"/>
    <w:rsid w:val="002C173A"/>
    <w:rsid w:val="002C254E"/>
    <w:rsid w:val="002C3B19"/>
    <w:rsid w:val="002C427C"/>
    <w:rsid w:val="002C5389"/>
    <w:rsid w:val="002C5B23"/>
    <w:rsid w:val="002C6785"/>
    <w:rsid w:val="002D00F4"/>
    <w:rsid w:val="002D04F8"/>
    <w:rsid w:val="002D0AEC"/>
    <w:rsid w:val="002D0F6A"/>
    <w:rsid w:val="002D143C"/>
    <w:rsid w:val="002D2331"/>
    <w:rsid w:val="002D486A"/>
    <w:rsid w:val="002D4BE5"/>
    <w:rsid w:val="002D4F2D"/>
    <w:rsid w:val="002D5895"/>
    <w:rsid w:val="002D6CB5"/>
    <w:rsid w:val="002D71CE"/>
    <w:rsid w:val="002D7718"/>
    <w:rsid w:val="002E0887"/>
    <w:rsid w:val="002E11DC"/>
    <w:rsid w:val="002E1771"/>
    <w:rsid w:val="002E1ED2"/>
    <w:rsid w:val="002E272E"/>
    <w:rsid w:val="002E383E"/>
    <w:rsid w:val="002E4433"/>
    <w:rsid w:val="002E4D32"/>
    <w:rsid w:val="002E4ECA"/>
    <w:rsid w:val="002E5A79"/>
    <w:rsid w:val="002E5FA4"/>
    <w:rsid w:val="002E76C6"/>
    <w:rsid w:val="002E7726"/>
    <w:rsid w:val="002F0115"/>
    <w:rsid w:val="002F282B"/>
    <w:rsid w:val="002F3D91"/>
    <w:rsid w:val="002F5592"/>
    <w:rsid w:val="002F64E2"/>
    <w:rsid w:val="002F7658"/>
    <w:rsid w:val="002F7F47"/>
    <w:rsid w:val="002F7F9C"/>
    <w:rsid w:val="00300276"/>
    <w:rsid w:val="0030028A"/>
    <w:rsid w:val="00301331"/>
    <w:rsid w:val="00301CB8"/>
    <w:rsid w:val="00301D9F"/>
    <w:rsid w:val="00302331"/>
    <w:rsid w:val="00302356"/>
    <w:rsid w:val="00302E57"/>
    <w:rsid w:val="00303271"/>
    <w:rsid w:val="00303997"/>
    <w:rsid w:val="00304481"/>
    <w:rsid w:val="003044DA"/>
    <w:rsid w:val="00304600"/>
    <w:rsid w:val="00304BC5"/>
    <w:rsid w:val="00304DA1"/>
    <w:rsid w:val="003056C1"/>
    <w:rsid w:val="00305A9F"/>
    <w:rsid w:val="00306937"/>
    <w:rsid w:val="00306F8B"/>
    <w:rsid w:val="0030758B"/>
    <w:rsid w:val="00307EBF"/>
    <w:rsid w:val="00307F19"/>
    <w:rsid w:val="00307F37"/>
    <w:rsid w:val="0031080A"/>
    <w:rsid w:val="00311152"/>
    <w:rsid w:val="00311484"/>
    <w:rsid w:val="00311640"/>
    <w:rsid w:val="003146A7"/>
    <w:rsid w:val="00317355"/>
    <w:rsid w:val="003174CC"/>
    <w:rsid w:val="003174E0"/>
    <w:rsid w:val="00320AE5"/>
    <w:rsid w:val="00320DFC"/>
    <w:rsid w:val="00321E8F"/>
    <w:rsid w:val="003220BA"/>
    <w:rsid w:val="003221EE"/>
    <w:rsid w:val="003225C0"/>
    <w:rsid w:val="0032399A"/>
    <w:rsid w:val="00323DE4"/>
    <w:rsid w:val="00324671"/>
    <w:rsid w:val="00324A15"/>
    <w:rsid w:val="00325296"/>
    <w:rsid w:val="003269CD"/>
    <w:rsid w:val="00327FD1"/>
    <w:rsid w:val="0033039E"/>
    <w:rsid w:val="00330E60"/>
    <w:rsid w:val="00331187"/>
    <w:rsid w:val="00331297"/>
    <w:rsid w:val="003334F7"/>
    <w:rsid w:val="00333B73"/>
    <w:rsid w:val="00334837"/>
    <w:rsid w:val="003353C1"/>
    <w:rsid w:val="00335EE6"/>
    <w:rsid w:val="00340498"/>
    <w:rsid w:val="0034124F"/>
    <w:rsid w:val="00342B1C"/>
    <w:rsid w:val="003439F3"/>
    <w:rsid w:val="00343A24"/>
    <w:rsid w:val="00346529"/>
    <w:rsid w:val="003468BE"/>
    <w:rsid w:val="00347846"/>
    <w:rsid w:val="00347BB3"/>
    <w:rsid w:val="00347FDA"/>
    <w:rsid w:val="0035059D"/>
    <w:rsid w:val="00350D7A"/>
    <w:rsid w:val="00351E3A"/>
    <w:rsid w:val="0035229F"/>
    <w:rsid w:val="003529CF"/>
    <w:rsid w:val="00352B17"/>
    <w:rsid w:val="00352CC2"/>
    <w:rsid w:val="00352FB1"/>
    <w:rsid w:val="00353AEF"/>
    <w:rsid w:val="00354169"/>
    <w:rsid w:val="00356746"/>
    <w:rsid w:val="0036025B"/>
    <w:rsid w:val="00360B5B"/>
    <w:rsid w:val="00360DEB"/>
    <w:rsid w:val="0036107E"/>
    <w:rsid w:val="00361663"/>
    <w:rsid w:val="00361E99"/>
    <w:rsid w:val="00362440"/>
    <w:rsid w:val="0036452E"/>
    <w:rsid w:val="00364663"/>
    <w:rsid w:val="003649EC"/>
    <w:rsid w:val="00364B70"/>
    <w:rsid w:val="003657F6"/>
    <w:rsid w:val="00366820"/>
    <w:rsid w:val="00366B65"/>
    <w:rsid w:val="003678D8"/>
    <w:rsid w:val="0037030A"/>
    <w:rsid w:val="003715DA"/>
    <w:rsid w:val="003743CB"/>
    <w:rsid w:val="00374BB6"/>
    <w:rsid w:val="00374E65"/>
    <w:rsid w:val="00376417"/>
    <w:rsid w:val="003807D9"/>
    <w:rsid w:val="00380810"/>
    <w:rsid w:val="00380A46"/>
    <w:rsid w:val="00381B6C"/>
    <w:rsid w:val="003824DD"/>
    <w:rsid w:val="00384883"/>
    <w:rsid w:val="00384B61"/>
    <w:rsid w:val="003909C0"/>
    <w:rsid w:val="00391422"/>
    <w:rsid w:val="0039380B"/>
    <w:rsid w:val="00393BED"/>
    <w:rsid w:val="00396276"/>
    <w:rsid w:val="003A00D9"/>
    <w:rsid w:val="003A066C"/>
    <w:rsid w:val="003A0971"/>
    <w:rsid w:val="003A104C"/>
    <w:rsid w:val="003A1A0C"/>
    <w:rsid w:val="003A23A5"/>
    <w:rsid w:val="003A2683"/>
    <w:rsid w:val="003A26A4"/>
    <w:rsid w:val="003A2A07"/>
    <w:rsid w:val="003A2B68"/>
    <w:rsid w:val="003A3404"/>
    <w:rsid w:val="003A3620"/>
    <w:rsid w:val="003A3782"/>
    <w:rsid w:val="003A395E"/>
    <w:rsid w:val="003A6C49"/>
    <w:rsid w:val="003A7386"/>
    <w:rsid w:val="003A76C5"/>
    <w:rsid w:val="003A77BA"/>
    <w:rsid w:val="003B0D9F"/>
    <w:rsid w:val="003B0F86"/>
    <w:rsid w:val="003B4010"/>
    <w:rsid w:val="003B4ED9"/>
    <w:rsid w:val="003B5B0C"/>
    <w:rsid w:val="003B5C0E"/>
    <w:rsid w:val="003B5E6F"/>
    <w:rsid w:val="003B6034"/>
    <w:rsid w:val="003B66CD"/>
    <w:rsid w:val="003B6B57"/>
    <w:rsid w:val="003B6F5B"/>
    <w:rsid w:val="003C020D"/>
    <w:rsid w:val="003C08B5"/>
    <w:rsid w:val="003C1143"/>
    <w:rsid w:val="003C33E1"/>
    <w:rsid w:val="003C37D6"/>
    <w:rsid w:val="003C394A"/>
    <w:rsid w:val="003C3DFC"/>
    <w:rsid w:val="003C5CB2"/>
    <w:rsid w:val="003C6325"/>
    <w:rsid w:val="003D09CD"/>
    <w:rsid w:val="003D1F76"/>
    <w:rsid w:val="003D4258"/>
    <w:rsid w:val="003D45C4"/>
    <w:rsid w:val="003D588D"/>
    <w:rsid w:val="003D5DE5"/>
    <w:rsid w:val="003D6F8D"/>
    <w:rsid w:val="003E0088"/>
    <w:rsid w:val="003E0C42"/>
    <w:rsid w:val="003E28E7"/>
    <w:rsid w:val="003E28F8"/>
    <w:rsid w:val="003E2C47"/>
    <w:rsid w:val="003E595B"/>
    <w:rsid w:val="003E6C84"/>
    <w:rsid w:val="003E7F05"/>
    <w:rsid w:val="003F03D3"/>
    <w:rsid w:val="003F10B6"/>
    <w:rsid w:val="003F1318"/>
    <w:rsid w:val="003F1B97"/>
    <w:rsid w:val="003F1CF2"/>
    <w:rsid w:val="003F21A4"/>
    <w:rsid w:val="003F325E"/>
    <w:rsid w:val="003F3D5A"/>
    <w:rsid w:val="003F3FD8"/>
    <w:rsid w:val="003F4FDA"/>
    <w:rsid w:val="003F67EB"/>
    <w:rsid w:val="003F74CC"/>
    <w:rsid w:val="003F75C0"/>
    <w:rsid w:val="003F7D4F"/>
    <w:rsid w:val="003F7D75"/>
    <w:rsid w:val="004007C8"/>
    <w:rsid w:val="00400A3C"/>
    <w:rsid w:val="0040166A"/>
    <w:rsid w:val="004025DD"/>
    <w:rsid w:val="00402652"/>
    <w:rsid w:val="0040744E"/>
    <w:rsid w:val="00410ACE"/>
    <w:rsid w:val="00411BE3"/>
    <w:rsid w:val="00412DEC"/>
    <w:rsid w:val="00414351"/>
    <w:rsid w:val="004146D1"/>
    <w:rsid w:val="00414C7B"/>
    <w:rsid w:val="00416079"/>
    <w:rsid w:val="00416581"/>
    <w:rsid w:val="0041665E"/>
    <w:rsid w:val="00416B9A"/>
    <w:rsid w:val="00416CE0"/>
    <w:rsid w:val="004171B5"/>
    <w:rsid w:val="004179C5"/>
    <w:rsid w:val="00417C29"/>
    <w:rsid w:val="00421B1A"/>
    <w:rsid w:val="00422E1E"/>
    <w:rsid w:val="0042464F"/>
    <w:rsid w:val="0042485E"/>
    <w:rsid w:val="00425A6E"/>
    <w:rsid w:val="004263E1"/>
    <w:rsid w:val="0042720B"/>
    <w:rsid w:val="0042728E"/>
    <w:rsid w:val="004277C3"/>
    <w:rsid w:val="004306AB"/>
    <w:rsid w:val="00431E63"/>
    <w:rsid w:val="00433926"/>
    <w:rsid w:val="00433D07"/>
    <w:rsid w:val="00433DD1"/>
    <w:rsid w:val="00433F91"/>
    <w:rsid w:val="0043429B"/>
    <w:rsid w:val="004366B0"/>
    <w:rsid w:val="0043770C"/>
    <w:rsid w:val="00437F2D"/>
    <w:rsid w:val="0044108F"/>
    <w:rsid w:val="00442953"/>
    <w:rsid w:val="00442B9D"/>
    <w:rsid w:val="00443B44"/>
    <w:rsid w:val="0044429C"/>
    <w:rsid w:val="00445DA3"/>
    <w:rsid w:val="00445FA8"/>
    <w:rsid w:val="00446057"/>
    <w:rsid w:val="00446372"/>
    <w:rsid w:val="00446A19"/>
    <w:rsid w:val="004477D6"/>
    <w:rsid w:val="00447DD4"/>
    <w:rsid w:val="00447F0C"/>
    <w:rsid w:val="00450A55"/>
    <w:rsid w:val="00450FAE"/>
    <w:rsid w:val="0045238D"/>
    <w:rsid w:val="00454C6C"/>
    <w:rsid w:val="004553DB"/>
    <w:rsid w:val="00455590"/>
    <w:rsid w:val="00455CB9"/>
    <w:rsid w:val="00455F3B"/>
    <w:rsid w:val="004574D9"/>
    <w:rsid w:val="004625DB"/>
    <w:rsid w:val="00462D76"/>
    <w:rsid w:val="00462DBA"/>
    <w:rsid w:val="004648A5"/>
    <w:rsid w:val="00464FD3"/>
    <w:rsid w:val="00465A68"/>
    <w:rsid w:val="00466241"/>
    <w:rsid w:val="00466E60"/>
    <w:rsid w:val="00470593"/>
    <w:rsid w:val="0047069D"/>
    <w:rsid w:val="0047094F"/>
    <w:rsid w:val="00470CB5"/>
    <w:rsid w:val="00471764"/>
    <w:rsid w:val="0047215B"/>
    <w:rsid w:val="00473C84"/>
    <w:rsid w:val="00473D2E"/>
    <w:rsid w:val="00473D83"/>
    <w:rsid w:val="00474641"/>
    <w:rsid w:val="00476BD3"/>
    <w:rsid w:val="004770F2"/>
    <w:rsid w:val="00477B39"/>
    <w:rsid w:val="0048053D"/>
    <w:rsid w:val="00481508"/>
    <w:rsid w:val="00481C3E"/>
    <w:rsid w:val="00482511"/>
    <w:rsid w:val="0048331C"/>
    <w:rsid w:val="00483E81"/>
    <w:rsid w:val="00484820"/>
    <w:rsid w:val="004851C3"/>
    <w:rsid w:val="0048572A"/>
    <w:rsid w:val="00490D2E"/>
    <w:rsid w:val="0049111A"/>
    <w:rsid w:val="00492417"/>
    <w:rsid w:val="00494897"/>
    <w:rsid w:val="004948FD"/>
    <w:rsid w:val="004954C6"/>
    <w:rsid w:val="0049684E"/>
    <w:rsid w:val="00496C55"/>
    <w:rsid w:val="004A06D9"/>
    <w:rsid w:val="004A0BCD"/>
    <w:rsid w:val="004A0E1E"/>
    <w:rsid w:val="004A20B9"/>
    <w:rsid w:val="004A33C4"/>
    <w:rsid w:val="004A4003"/>
    <w:rsid w:val="004A47A4"/>
    <w:rsid w:val="004A5A9E"/>
    <w:rsid w:val="004A5DF9"/>
    <w:rsid w:val="004A62FF"/>
    <w:rsid w:val="004A751C"/>
    <w:rsid w:val="004A7E58"/>
    <w:rsid w:val="004B0F04"/>
    <w:rsid w:val="004B11A1"/>
    <w:rsid w:val="004B21D8"/>
    <w:rsid w:val="004B2683"/>
    <w:rsid w:val="004B2ABD"/>
    <w:rsid w:val="004B2DD4"/>
    <w:rsid w:val="004B302F"/>
    <w:rsid w:val="004B3A95"/>
    <w:rsid w:val="004B4980"/>
    <w:rsid w:val="004B4C26"/>
    <w:rsid w:val="004B4DB1"/>
    <w:rsid w:val="004B50B9"/>
    <w:rsid w:val="004B5BF5"/>
    <w:rsid w:val="004B7682"/>
    <w:rsid w:val="004B7F76"/>
    <w:rsid w:val="004C02DE"/>
    <w:rsid w:val="004C135D"/>
    <w:rsid w:val="004C33C4"/>
    <w:rsid w:val="004C685D"/>
    <w:rsid w:val="004C6D4D"/>
    <w:rsid w:val="004C6F58"/>
    <w:rsid w:val="004C726E"/>
    <w:rsid w:val="004D0122"/>
    <w:rsid w:val="004D1639"/>
    <w:rsid w:val="004D18E8"/>
    <w:rsid w:val="004D1D42"/>
    <w:rsid w:val="004D2D58"/>
    <w:rsid w:val="004D2E33"/>
    <w:rsid w:val="004D4C91"/>
    <w:rsid w:val="004D4FEF"/>
    <w:rsid w:val="004D583F"/>
    <w:rsid w:val="004D5EF4"/>
    <w:rsid w:val="004D7850"/>
    <w:rsid w:val="004E118C"/>
    <w:rsid w:val="004E2746"/>
    <w:rsid w:val="004E2A34"/>
    <w:rsid w:val="004E2B1F"/>
    <w:rsid w:val="004E53FE"/>
    <w:rsid w:val="004E65FD"/>
    <w:rsid w:val="004E7926"/>
    <w:rsid w:val="004F093D"/>
    <w:rsid w:val="004F0BEA"/>
    <w:rsid w:val="004F2540"/>
    <w:rsid w:val="004F283B"/>
    <w:rsid w:val="004F47F0"/>
    <w:rsid w:val="004F54B2"/>
    <w:rsid w:val="004F5F6A"/>
    <w:rsid w:val="004F62A8"/>
    <w:rsid w:val="004F65E9"/>
    <w:rsid w:val="004F69EA"/>
    <w:rsid w:val="00500070"/>
    <w:rsid w:val="00500879"/>
    <w:rsid w:val="0050248B"/>
    <w:rsid w:val="005027BF"/>
    <w:rsid w:val="00503DCF"/>
    <w:rsid w:val="00505019"/>
    <w:rsid w:val="005051B7"/>
    <w:rsid w:val="00505FB5"/>
    <w:rsid w:val="00506C96"/>
    <w:rsid w:val="005108BA"/>
    <w:rsid w:val="00511EFA"/>
    <w:rsid w:val="005120D9"/>
    <w:rsid w:val="00513CFA"/>
    <w:rsid w:val="00514234"/>
    <w:rsid w:val="005150E9"/>
    <w:rsid w:val="0051531A"/>
    <w:rsid w:val="00515FE4"/>
    <w:rsid w:val="005160AA"/>
    <w:rsid w:val="005162D1"/>
    <w:rsid w:val="00517742"/>
    <w:rsid w:val="005178B0"/>
    <w:rsid w:val="00517E19"/>
    <w:rsid w:val="0052001B"/>
    <w:rsid w:val="00521BE2"/>
    <w:rsid w:val="005226CD"/>
    <w:rsid w:val="0052361B"/>
    <w:rsid w:val="00523CE7"/>
    <w:rsid w:val="0052421F"/>
    <w:rsid w:val="005248D3"/>
    <w:rsid w:val="00524D2B"/>
    <w:rsid w:val="00527002"/>
    <w:rsid w:val="00527FA8"/>
    <w:rsid w:val="005303DF"/>
    <w:rsid w:val="00530552"/>
    <w:rsid w:val="0053094B"/>
    <w:rsid w:val="005312FE"/>
    <w:rsid w:val="00531C0A"/>
    <w:rsid w:val="00533A03"/>
    <w:rsid w:val="00535149"/>
    <w:rsid w:val="00535390"/>
    <w:rsid w:val="00535DB7"/>
    <w:rsid w:val="00536EF9"/>
    <w:rsid w:val="005418FF"/>
    <w:rsid w:val="00541B54"/>
    <w:rsid w:val="005424F9"/>
    <w:rsid w:val="00543EC8"/>
    <w:rsid w:val="0054437B"/>
    <w:rsid w:val="005445E4"/>
    <w:rsid w:val="0054475D"/>
    <w:rsid w:val="00544E43"/>
    <w:rsid w:val="00547709"/>
    <w:rsid w:val="00547A76"/>
    <w:rsid w:val="005502AA"/>
    <w:rsid w:val="005502B6"/>
    <w:rsid w:val="00550A28"/>
    <w:rsid w:val="00551D58"/>
    <w:rsid w:val="00551F50"/>
    <w:rsid w:val="00552416"/>
    <w:rsid w:val="00552466"/>
    <w:rsid w:val="00552763"/>
    <w:rsid w:val="005531CE"/>
    <w:rsid w:val="00553C3B"/>
    <w:rsid w:val="00553CD3"/>
    <w:rsid w:val="00555641"/>
    <w:rsid w:val="005563DD"/>
    <w:rsid w:val="005569AD"/>
    <w:rsid w:val="00556B7D"/>
    <w:rsid w:val="00556FFE"/>
    <w:rsid w:val="005571B4"/>
    <w:rsid w:val="005602FB"/>
    <w:rsid w:val="00562109"/>
    <w:rsid w:val="00563469"/>
    <w:rsid w:val="0056375F"/>
    <w:rsid w:val="005648D6"/>
    <w:rsid w:val="00566723"/>
    <w:rsid w:val="00566B76"/>
    <w:rsid w:val="00567EC4"/>
    <w:rsid w:val="005705D6"/>
    <w:rsid w:val="0057090B"/>
    <w:rsid w:val="00570CFD"/>
    <w:rsid w:val="00570D28"/>
    <w:rsid w:val="0057173B"/>
    <w:rsid w:val="00573929"/>
    <w:rsid w:val="005739BE"/>
    <w:rsid w:val="00573B9B"/>
    <w:rsid w:val="00574216"/>
    <w:rsid w:val="00574440"/>
    <w:rsid w:val="00575042"/>
    <w:rsid w:val="005754EA"/>
    <w:rsid w:val="005756E5"/>
    <w:rsid w:val="00575F1C"/>
    <w:rsid w:val="005764DF"/>
    <w:rsid w:val="00576DED"/>
    <w:rsid w:val="00577F83"/>
    <w:rsid w:val="00580A09"/>
    <w:rsid w:val="0058135E"/>
    <w:rsid w:val="00582678"/>
    <w:rsid w:val="00582B2D"/>
    <w:rsid w:val="005844E0"/>
    <w:rsid w:val="0058640D"/>
    <w:rsid w:val="005874DF"/>
    <w:rsid w:val="0059093D"/>
    <w:rsid w:val="0059144D"/>
    <w:rsid w:val="00591C40"/>
    <w:rsid w:val="00591C93"/>
    <w:rsid w:val="00591CD2"/>
    <w:rsid w:val="0059220F"/>
    <w:rsid w:val="00592C34"/>
    <w:rsid w:val="00594C35"/>
    <w:rsid w:val="00594C73"/>
    <w:rsid w:val="0059501D"/>
    <w:rsid w:val="00595599"/>
    <w:rsid w:val="00596401"/>
    <w:rsid w:val="00596CAB"/>
    <w:rsid w:val="00596F4B"/>
    <w:rsid w:val="005972FE"/>
    <w:rsid w:val="0059738A"/>
    <w:rsid w:val="005A1B68"/>
    <w:rsid w:val="005A2325"/>
    <w:rsid w:val="005A2900"/>
    <w:rsid w:val="005A2D08"/>
    <w:rsid w:val="005A370E"/>
    <w:rsid w:val="005A4097"/>
    <w:rsid w:val="005A4210"/>
    <w:rsid w:val="005A4F72"/>
    <w:rsid w:val="005A55CD"/>
    <w:rsid w:val="005A5D0C"/>
    <w:rsid w:val="005A653F"/>
    <w:rsid w:val="005A6B45"/>
    <w:rsid w:val="005A7BCA"/>
    <w:rsid w:val="005A7E98"/>
    <w:rsid w:val="005B116C"/>
    <w:rsid w:val="005B205C"/>
    <w:rsid w:val="005B2CE2"/>
    <w:rsid w:val="005B3D9F"/>
    <w:rsid w:val="005B48AD"/>
    <w:rsid w:val="005B5006"/>
    <w:rsid w:val="005B5AF7"/>
    <w:rsid w:val="005B725E"/>
    <w:rsid w:val="005C09D0"/>
    <w:rsid w:val="005C2049"/>
    <w:rsid w:val="005C3D8B"/>
    <w:rsid w:val="005C473F"/>
    <w:rsid w:val="005C6C81"/>
    <w:rsid w:val="005C7C74"/>
    <w:rsid w:val="005C7C77"/>
    <w:rsid w:val="005D0986"/>
    <w:rsid w:val="005D506F"/>
    <w:rsid w:val="005D6560"/>
    <w:rsid w:val="005D6A6B"/>
    <w:rsid w:val="005D6E8B"/>
    <w:rsid w:val="005D72B4"/>
    <w:rsid w:val="005E12E5"/>
    <w:rsid w:val="005E1A4C"/>
    <w:rsid w:val="005E26A6"/>
    <w:rsid w:val="005E369B"/>
    <w:rsid w:val="005E414A"/>
    <w:rsid w:val="005E419B"/>
    <w:rsid w:val="005E63DB"/>
    <w:rsid w:val="005F23AC"/>
    <w:rsid w:val="005F3BE0"/>
    <w:rsid w:val="005F67AF"/>
    <w:rsid w:val="00600182"/>
    <w:rsid w:val="006019C9"/>
    <w:rsid w:val="0060219D"/>
    <w:rsid w:val="00602DD1"/>
    <w:rsid w:val="006030B7"/>
    <w:rsid w:val="00603377"/>
    <w:rsid w:val="00604871"/>
    <w:rsid w:val="00604F20"/>
    <w:rsid w:val="0060610E"/>
    <w:rsid w:val="00607A8C"/>
    <w:rsid w:val="00610FC2"/>
    <w:rsid w:val="00611B8E"/>
    <w:rsid w:val="0061235D"/>
    <w:rsid w:val="00612607"/>
    <w:rsid w:val="00613085"/>
    <w:rsid w:val="00621618"/>
    <w:rsid w:val="006222B9"/>
    <w:rsid w:val="00622990"/>
    <w:rsid w:val="00622A32"/>
    <w:rsid w:val="00622AD8"/>
    <w:rsid w:val="0062585C"/>
    <w:rsid w:val="006265C8"/>
    <w:rsid w:val="00627C41"/>
    <w:rsid w:val="00627DAE"/>
    <w:rsid w:val="00630F2E"/>
    <w:rsid w:val="00632373"/>
    <w:rsid w:val="006324A3"/>
    <w:rsid w:val="00633A19"/>
    <w:rsid w:val="006351D5"/>
    <w:rsid w:val="00635B68"/>
    <w:rsid w:val="00635BA0"/>
    <w:rsid w:val="006369DF"/>
    <w:rsid w:val="006374E6"/>
    <w:rsid w:val="00637868"/>
    <w:rsid w:val="00640930"/>
    <w:rsid w:val="00641BCB"/>
    <w:rsid w:val="00641DC2"/>
    <w:rsid w:val="00642C65"/>
    <w:rsid w:val="00643603"/>
    <w:rsid w:val="00644589"/>
    <w:rsid w:val="00645226"/>
    <w:rsid w:val="0064766F"/>
    <w:rsid w:val="00651075"/>
    <w:rsid w:val="006519DD"/>
    <w:rsid w:val="00652BB7"/>
    <w:rsid w:val="006536D3"/>
    <w:rsid w:val="00653A86"/>
    <w:rsid w:val="00656669"/>
    <w:rsid w:val="00656908"/>
    <w:rsid w:val="006602DC"/>
    <w:rsid w:val="006608D6"/>
    <w:rsid w:val="00661BB2"/>
    <w:rsid w:val="00664D9E"/>
    <w:rsid w:val="0066606D"/>
    <w:rsid w:val="00666119"/>
    <w:rsid w:val="00671776"/>
    <w:rsid w:val="0067213B"/>
    <w:rsid w:val="0067253D"/>
    <w:rsid w:val="0067293D"/>
    <w:rsid w:val="006729BF"/>
    <w:rsid w:val="0067420D"/>
    <w:rsid w:val="00675CC5"/>
    <w:rsid w:val="00675EDD"/>
    <w:rsid w:val="00676317"/>
    <w:rsid w:val="00680108"/>
    <w:rsid w:val="00680874"/>
    <w:rsid w:val="00680AB0"/>
    <w:rsid w:val="00680E53"/>
    <w:rsid w:val="006826BD"/>
    <w:rsid w:val="00682C9B"/>
    <w:rsid w:val="0068358D"/>
    <w:rsid w:val="006847DA"/>
    <w:rsid w:val="00685D8B"/>
    <w:rsid w:val="00687D60"/>
    <w:rsid w:val="00690906"/>
    <w:rsid w:val="006913DC"/>
    <w:rsid w:val="0069206E"/>
    <w:rsid w:val="00693D0C"/>
    <w:rsid w:val="00693F8D"/>
    <w:rsid w:val="0069406C"/>
    <w:rsid w:val="00695322"/>
    <w:rsid w:val="006967EB"/>
    <w:rsid w:val="00696A4A"/>
    <w:rsid w:val="00696CCF"/>
    <w:rsid w:val="00697955"/>
    <w:rsid w:val="00697A98"/>
    <w:rsid w:val="006A03B8"/>
    <w:rsid w:val="006A0821"/>
    <w:rsid w:val="006A37C1"/>
    <w:rsid w:val="006A3CEC"/>
    <w:rsid w:val="006A3D15"/>
    <w:rsid w:val="006A5C24"/>
    <w:rsid w:val="006A5F93"/>
    <w:rsid w:val="006A696D"/>
    <w:rsid w:val="006B0E0B"/>
    <w:rsid w:val="006B11AE"/>
    <w:rsid w:val="006B1B9C"/>
    <w:rsid w:val="006B371A"/>
    <w:rsid w:val="006B4958"/>
    <w:rsid w:val="006B4E37"/>
    <w:rsid w:val="006B66EA"/>
    <w:rsid w:val="006C0665"/>
    <w:rsid w:val="006C3528"/>
    <w:rsid w:val="006C40F1"/>
    <w:rsid w:val="006C463B"/>
    <w:rsid w:val="006C6316"/>
    <w:rsid w:val="006C7622"/>
    <w:rsid w:val="006C7970"/>
    <w:rsid w:val="006D06AC"/>
    <w:rsid w:val="006D226F"/>
    <w:rsid w:val="006D30D1"/>
    <w:rsid w:val="006D4DA4"/>
    <w:rsid w:val="006D551F"/>
    <w:rsid w:val="006D57B3"/>
    <w:rsid w:val="006D61B1"/>
    <w:rsid w:val="006D6665"/>
    <w:rsid w:val="006D78DB"/>
    <w:rsid w:val="006D7BA3"/>
    <w:rsid w:val="006D7EF2"/>
    <w:rsid w:val="006E0A4C"/>
    <w:rsid w:val="006E22CC"/>
    <w:rsid w:val="006E4F24"/>
    <w:rsid w:val="006E5BC8"/>
    <w:rsid w:val="006E739F"/>
    <w:rsid w:val="006E77B7"/>
    <w:rsid w:val="006F1776"/>
    <w:rsid w:val="006F1BAB"/>
    <w:rsid w:val="006F2205"/>
    <w:rsid w:val="006F2414"/>
    <w:rsid w:val="006F31C0"/>
    <w:rsid w:val="006F36E6"/>
    <w:rsid w:val="006F37B4"/>
    <w:rsid w:val="006F4219"/>
    <w:rsid w:val="006F4B82"/>
    <w:rsid w:val="006F7768"/>
    <w:rsid w:val="006F7C6E"/>
    <w:rsid w:val="006F7F52"/>
    <w:rsid w:val="00701198"/>
    <w:rsid w:val="007031B0"/>
    <w:rsid w:val="00703CA2"/>
    <w:rsid w:val="00705915"/>
    <w:rsid w:val="00705D8D"/>
    <w:rsid w:val="00711F74"/>
    <w:rsid w:val="00711F7E"/>
    <w:rsid w:val="0071261A"/>
    <w:rsid w:val="00712EE5"/>
    <w:rsid w:val="00712F4D"/>
    <w:rsid w:val="00713BBC"/>
    <w:rsid w:val="007149CA"/>
    <w:rsid w:val="00714AB8"/>
    <w:rsid w:val="00715D5A"/>
    <w:rsid w:val="0071694E"/>
    <w:rsid w:val="00717B28"/>
    <w:rsid w:val="00720266"/>
    <w:rsid w:val="00721E65"/>
    <w:rsid w:val="007238E4"/>
    <w:rsid w:val="00723AB3"/>
    <w:rsid w:val="00724AF7"/>
    <w:rsid w:val="00724BBD"/>
    <w:rsid w:val="00725301"/>
    <w:rsid w:val="0072629E"/>
    <w:rsid w:val="0072726C"/>
    <w:rsid w:val="00731307"/>
    <w:rsid w:val="00731A5A"/>
    <w:rsid w:val="00732650"/>
    <w:rsid w:val="0073283A"/>
    <w:rsid w:val="00733D08"/>
    <w:rsid w:val="0073561A"/>
    <w:rsid w:val="00735CEB"/>
    <w:rsid w:val="00740382"/>
    <w:rsid w:val="00740C34"/>
    <w:rsid w:val="00741A02"/>
    <w:rsid w:val="00741AFD"/>
    <w:rsid w:val="00743440"/>
    <w:rsid w:val="0074556C"/>
    <w:rsid w:val="00746223"/>
    <w:rsid w:val="007470BA"/>
    <w:rsid w:val="0074755C"/>
    <w:rsid w:val="007511EA"/>
    <w:rsid w:val="00751240"/>
    <w:rsid w:val="00751D98"/>
    <w:rsid w:val="00752F55"/>
    <w:rsid w:val="007538B3"/>
    <w:rsid w:val="007549DC"/>
    <w:rsid w:val="007569BE"/>
    <w:rsid w:val="00757F4F"/>
    <w:rsid w:val="00760255"/>
    <w:rsid w:val="00760460"/>
    <w:rsid w:val="00761E3C"/>
    <w:rsid w:val="00762FB4"/>
    <w:rsid w:val="007631F3"/>
    <w:rsid w:val="00763CA2"/>
    <w:rsid w:val="007641AC"/>
    <w:rsid w:val="007648C9"/>
    <w:rsid w:val="007649B7"/>
    <w:rsid w:val="00764CE0"/>
    <w:rsid w:val="00765DEE"/>
    <w:rsid w:val="007669EF"/>
    <w:rsid w:val="007678EC"/>
    <w:rsid w:val="00770430"/>
    <w:rsid w:val="007712DB"/>
    <w:rsid w:val="00771795"/>
    <w:rsid w:val="00773664"/>
    <w:rsid w:val="007738A6"/>
    <w:rsid w:val="00773E43"/>
    <w:rsid w:val="00774290"/>
    <w:rsid w:val="0077559D"/>
    <w:rsid w:val="00775656"/>
    <w:rsid w:val="00775CA9"/>
    <w:rsid w:val="00775E6B"/>
    <w:rsid w:val="00776735"/>
    <w:rsid w:val="0077789D"/>
    <w:rsid w:val="00777B9C"/>
    <w:rsid w:val="00780959"/>
    <w:rsid w:val="00784F8E"/>
    <w:rsid w:val="0078518E"/>
    <w:rsid w:val="0078529E"/>
    <w:rsid w:val="007852BB"/>
    <w:rsid w:val="00785CCD"/>
    <w:rsid w:val="00786041"/>
    <w:rsid w:val="00786A64"/>
    <w:rsid w:val="007870F7"/>
    <w:rsid w:val="00790B58"/>
    <w:rsid w:val="00791B2F"/>
    <w:rsid w:val="00792283"/>
    <w:rsid w:val="007924EF"/>
    <w:rsid w:val="0079352D"/>
    <w:rsid w:val="00793743"/>
    <w:rsid w:val="00794D45"/>
    <w:rsid w:val="00795396"/>
    <w:rsid w:val="00795911"/>
    <w:rsid w:val="00795D09"/>
    <w:rsid w:val="007A066A"/>
    <w:rsid w:val="007A2761"/>
    <w:rsid w:val="007A29AA"/>
    <w:rsid w:val="007A2C29"/>
    <w:rsid w:val="007A34A0"/>
    <w:rsid w:val="007A406A"/>
    <w:rsid w:val="007A45A2"/>
    <w:rsid w:val="007A4F04"/>
    <w:rsid w:val="007A5971"/>
    <w:rsid w:val="007A5B02"/>
    <w:rsid w:val="007A5BBB"/>
    <w:rsid w:val="007A5CED"/>
    <w:rsid w:val="007A679B"/>
    <w:rsid w:val="007A7567"/>
    <w:rsid w:val="007B06B9"/>
    <w:rsid w:val="007B1A40"/>
    <w:rsid w:val="007B23A7"/>
    <w:rsid w:val="007B27FF"/>
    <w:rsid w:val="007B4664"/>
    <w:rsid w:val="007B5A9B"/>
    <w:rsid w:val="007B5FE3"/>
    <w:rsid w:val="007C0288"/>
    <w:rsid w:val="007C0558"/>
    <w:rsid w:val="007C1154"/>
    <w:rsid w:val="007C1BF9"/>
    <w:rsid w:val="007C258E"/>
    <w:rsid w:val="007C49F8"/>
    <w:rsid w:val="007C54A2"/>
    <w:rsid w:val="007C63EB"/>
    <w:rsid w:val="007C731E"/>
    <w:rsid w:val="007C7FEC"/>
    <w:rsid w:val="007D02DD"/>
    <w:rsid w:val="007D0A19"/>
    <w:rsid w:val="007D0BB6"/>
    <w:rsid w:val="007D1FB1"/>
    <w:rsid w:val="007D20DF"/>
    <w:rsid w:val="007D27D7"/>
    <w:rsid w:val="007D2828"/>
    <w:rsid w:val="007D2850"/>
    <w:rsid w:val="007D4433"/>
    <w:rsid w:val="007D4B7E"/>
    <w:rsid w:val="007D593D"/>
    <w:rsid w:val="007D5B3E"/>
    <w:rsid w:val="007D5C3F"/>
    <w:rsid w:val="007D690C"/>
    <w:rsid w:val="007D7D0D"/>
    <w:rsid w:val="007E1A2E"/>
    <w:rsid w:val="007E244A"/>
    <w:rsid w:val="007E2770"/>
    <w:rsid w:val="007E36EE"/>
    <w:rsid w:val="007E4F97"/>
    <w:rsid w:val="007E50E3"/>
    <w:rsid w:val="007E5B23"/>
    <w:rsid w:val="007F00EE"/>
    <w:rsid w:val="007F07E9"/>
    <w:rsid w:val="007F12B4"/>
    <w:rsid w:val="007F138F"/>
    <w:rsid w:val="007F19FA"/>
    <w:rsid w:val="007F1EDA"/>
    <w:rsid w:val="007F2E78"/>
    <w:rsid w:val="007F51D3"/>
    <w:rsid w:val="007F5698"/>
    <w:rsid w:val="007F5F50"/>
    <w:rsid w:val="007F6624"/>
    <w:rsid w:val="007F74C8"/>
    <w:rsid w:val="007F7AD6"/>
    <w:rsid w:val="007F7B8A"/>
    <w:rsid w:val="007F7BD0"/>
    <w:rsid w:val="00800634"/>
    <w:rsid w:val="008006CF"/>
    <w:rsid w:val="00800B1A"/>
    <w:rsid w:val="008014DE"/>
    <w:rsid w:val="0080269A"/>
    <w:rsid w:val="00803308"/>
    <w:rsid w:val="00804498"/>
    <w:rsid w:val="00806A76"/>
    <w:rsid w:val="0080727F"/>
    <w:rsid w:val="0080731C"/>
    <w:rsid w:val="00807CD3"/>
    <w:rsid w:val="00810A13"/>
    <w:rsid w:val="008111A0"/>
    <w:rsid w:val="0081138E"/>
    <w:rsid w:val="008113B2"/>
    <w:rsid w:val="00811B48"/>
    <w:rsid w:val="00812C91"/>
    <w:rsid w:val="0081520F"/>
    <w:rsid w:val="008174EC"/>
    <w:rsid w:val="00817611"/>
    <w:rsid w:val="008202F2"/>
    <w:rsid w:val="00821971"/>
    <w:rsid w:val="0082378D"/>
    <w:rsid w:val="00824223"/>
    <w:rsid w:val="008244F1"/>
    <w:rsid w:val="008254B3"/>
    <w:rsid w:val="00825A14"/>
    <w:rsid w:val="008260D8"/>
    <w:rsid w:val="008260F8"/>
    <w:rsid w:val="008265E0"/>
    <w:rsid w:val="008267CB"/>
    <w:rsid w:val="00827475"/>
    <w:rsid w:val="0082752C"/>
    <w:rsid w:val="00827F90"/>
    <w:rsid w:val="008313EC"/>
    <w:rsid w:val="00831D98"/>
    <w:rsid w:val="00833F02"/>
    <w:rsid w:val="008352AD"/>
    <w:rsid w:val="0083574E"/>
    <w:rsid w:val="00835863"/>
    <w:rsid w:val="00837182"/>
    <w:rsid w:val="00841A82"/>
    <w:rsid w:val="00842957"/>
    <w:rsid w:val="00842DF3"/>
    <w:rsid w:val="00842F03"/>
    <w:rsid w:val="00842FF4"/>
    <w:rsid w:val="008439AB"/>
    <w:rsid w:val="0084481D"/>
    <w:rsid w:val="008472C1"/>
    <w:rsid w:val="00847570"/>
    <w:rsid w:val="00847896"/>
    <w:rsid w:val="0085022F"/>
    <w:rsid w:val="00850B72"/>
    <w:rsid w:val="008522B5"/>
    <w:rsid w:val="00852B82"/>
    <w:rsid w:val="00853407"/>
    <w:rsid w:val="0085369F"/>
    <w:rsid w:val="00853EB2"/>
    <w:rsid w:val="0085438C"/>
    <w:rsid w:val="008568FC"/>
    <w:rsid w:val="00856A80"/>
    <w:rsid w:val="008570C2"/>
    <w:rsid w:val="0085783A"/>
    <w:rsid w:val="0085791D"/>
    <w:rsid w:val="00860307"/>
    <w:rsid w:val="00860D9F"/>
    <w:rsid w:val="008617A7"/>
    <w:rsid w:val="00861DF5"/>
    <w:rsid w:val="008620E1"/>
    <w:rsid w:val="00862DA3"/>
    <w:rsid w:val="00863794"/>
    <w:rsid w:val="00863DA8"/>
    <w:rsid w:val="00865852"/>
    <w:rsid w:val="008658E0"/>
    <w:rsid w:val="00867C4C"/>
    <w:rsid w:val="0087271D"/>
    <w:rsid w:val="00873D14"/>
    <w:rsid w:val="008745A9"/>
    <w:rsid w:val="008752A8"/>
    <w:rsid w:val="00877060"/>
    <w:rsid w:val="00877FDF"/>
    <w:rsid w:val="00880348"/>
    <w:rsid w:val="008809C3"/>
    <w:rsid w:val="00880C56"/>
    <w:rsid w:val="00881C9E"/>
    <w:rsid w:val="00881D2F"/>
    <w:rsid w:val="008832CB"/>
    <w:rsid w:val="00885574"/>
    <w:rsid w:val="0088573B"/>
    <w:rsid w:val="00885D4E"/>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A1381"/>
    <w:rsid w:val="008A1714"/>
    <w:rsid w:val="008A1F9B"/>
    <w:rsid w:val="008A24EB"/>
    <w:rsid w:val="008A3CF3"/>
    <w:rsid w:val="008A69E9"/>
    <w:rsid w:val="008A7357"/>
    <w:rsid w:val="008B00DC"/>
    <w:rsid w:val="008B1594"/>
    <w:rsid w:val="008B1833"/>
    <w:rsid w:val="008B3190"/>
    <w:rsid w:val="008B6487"/>
    <w:rsid w:val="008B69B1"/>
    <w:rsid w:val="008C037A"/>
    <w:rsid w:val="008C0918"/>
    <w:rsid w:val="008C09F2"/>
    <w:rsid w:val="008C0ED9"/>
    <w:rsid w:val="008C1D57"/>
    <w:rsid w:val="008C2C9E"/>
    <w:rsid w:val="008C308B"/>
    <w:rsid w:val="008C30CC"/>
    <w:rsid w:val="008C40AE"/>
    <w:rsid w:val="008C559C"/>
    <w:rsid w:val="008C56DE"/>
    <w:rsid w:val="008C6BAD"/>
    <w:rsid w:val="008C7509"/>
    <w:rsid w:val="008C7C46"/>
    <w:rsid w:val="008D0587"/>
    <w:rsid w:val="008D0ED2"/>
    <w:rsid w:val="008D26CE"/>
    <w:rsid w:val="008D3AF7"/>
    <w:rsid w:val="008D3CA9"/>
    <w:rsid w:val="008D4102"/>
    <w:rsid w:val="008D49DE"/>
    <w:rsid w:val="008D5338"/>
    <w:rsid w:val="008D5414"/>
    <w:rsid w:val="008D602F"/>
    <w:rsid w:val="008D6941"/>
    <w:rsid w:val="008D770F"/>
    <w:rsid w:val="008D7BAD"/>
    <w:rsid w:val="008E12D9"/>
    <w:rsid w:val="008E280A"/>
    <w:rsid w:val="008E3F72"/>
    <w:rsid w:val="008E4ECC"/>
    <w:rsid w:val="008E50AB"/>
    <w:rsid w:val="008E6206"/>
    <w:rsid w:val="008E6EF7"/>
    <w:rsid w:val="008E7A38"/>
    <w:rsid w:val="008F0B78"/>
    <w:rsid w:val="008F0BEE"/>
    <w:rsid w:val="008F0D01"/>
    <w:rsid w:val="008F1708"/>
    <w:rsid w:val="008F1AFB"/>
    <w:rsid w:val="008F2479"/>
    <w:rsid w:val="008F300A"/>
    <w:rsid w:val="008F353B"/>
    <w:rsid w:val="008F4128"/>
    <w:rsid w:val="008F447A"/>
    <w:rsid w:val="008F4DE0"/>
    <w:rsid w:val="008F6AF9"/>
    <w:rsid w:val="008F6BFB"/>
    <w:rsid w:val="008F73B1"/>
    <w:rsid w:val="008F797B"/>
    <w:rsid w:val="00900E5C"/>
    <w:rsid w:val="0090111B"/>
    <w:rsid w:val="00901AE4"/>
    <w:rsid w:val="00905C53"/>
    <w:rsid w:val="0090636C"/>
    <w:rsid w:val="00910512"/>
    <w:rsid w:val="00910832"/>
    <w:rsid w:val="0091238F"/>
    <w:rsid w:val="009139AC"/>
    <w:rsid w:val="00913B00"/>
    <w:rsid w:val="00914037"/>
    <w:rsid w:val="00914039"/>
    <w:rsid w:val="009142D8"/>
    <w:rsid w:val="00915A0D"/>
    <w:rsid w:val="00915F03"/>
    <w:rsid w:val="00915F6E"/>
    <w:rsid w:val="00916C98"/>
    <w:rsid w:val="0091711A"/>
    <w:rsid w:val="00920FC0"/>
    <w:rsid w:val="00921A40"/>
    <w:rsid w:val="00923CF0"/>
    <w:rsid w:val="00924FC3"/>
    <w:rsid w:val="00926C98"/>
    <w:rsid w:val="0092794F"/>
    <w:rsid w:val="00930121"/>
    <w:rsid w:val="0093092E"/>
    <w:rsid w:val="00930A20"/>
    <w:rsid w:val="00930D5E"/>
    <w:rsid w:val="00930D73"/>
    <w:rsid w:val="00931949"/>
    <w:rsid w:val="0093212D"/>
    <w:rsid w:val="00932E63"/>
    <w:rsid w:val="00932E98"/>
    <w:rsid w:val="0093443E"/>
    <w:rsid w:val="00934D18"/>
    <w:rsid w:val="009351B8"/>
    <w:rsid w:val="00935601"/>
    <w:rsid w:val="00936136"/>
    <w:rsid w:val="0093681D"/>
    <w:rsid w:val="00936916"/>
    <w:rsid w:val="0093741B"/>
    <w:rsid w:val="009375E8"/>
    <w:rsid w:val="0093794B"/>
    <w:rsid w:val="00937B36"/>
    <w:rsid w:val="009400F7"/>
    <w:rsid w:val="00940D5E"/>
    <w:rsid w:val="009414F4"/>
    <w:rsid w:val="0094354D"/>
    <w:rsid w:val="00943E00"/>
    <w:rsid w:val="00943F42"/>
    <w:rsid w:val="009441CB"/>
    <w:rsid w:val="00944578"/>
    <w:rsid w:val="00944B70"/>
    <w:rsid w:val="009450CD"/>
    <w:rsid w:val="00945C8B"/>
    <w:rsid w:val="0094615F"/>
    <w:rsid w:val="00946BF0"/>
    <w:rsid w:val="0095047D"/>
    <w:rsid w:val="009511A6"/>
    <w:rsid w:val="009518BF"/>
    <w:rsid w:val="00951A3C"/>
    <w:rsid w:val="0095321F"/>
    <w:rsid w:val="009547E3"/>
    <w:rsid w:val="00954F0B"/>
    <w:rsid w:val="009559B9"/>
    <w:rsid w:val="009560F1"/>
    <w:rsid w:val="0095713A"/>
    <w:rsid w:val="0095736E"/>
    <w:rsid w:val="00957CA5"/>
    <w:rsid w:val="00957CAA"/>
    <w:rsid w:val="0096151E"/>
    <w:rsid w:val="00962EF1"/>
    <w:rsid w:val="00964427"/>
    <w:rsid w:val="00964F88"/>
    <w:rsid w:val="0096710C"/>
    <w:rsid w:val="009671DB"/>
    <w:rsid w:val="009679CC"/>
    <w:rsid w:val="00970E41"/>
    <w:rsid w:val="009713C1"/>
    <w:rsid w:val="009728F6"/>
    <w:rsid w:val="00973856"/>
    <w:rsid w:val="0097391D"/>
    <w:rsid w:val="00974AB6"/>
    <w:rsid w:val="00975CD3"/>
    <w:rsid w:val="00975E5C"/>
    <w:rsid w:val="0097694F"/>
    <w:rsid w:val="00980550"/>
    <w:rsid w:val="0098141E"/>
    <w:rsid w:val="00981E3E"/>
    <w:rsid w:val="00982606"/>
    <w:rsid w:val="0098260F"/>
    <w:rsid w:val="009829C8"/>
    <w:rsid w:val="009829EC"/>
    <w:rsid w:val="00983936"/>
    <w:rsid w:val="00983EF2"/>
    <w:rsid w:val="00983F03"/>
    <w:rsid w:val="0098686E"/>
    <w:rsid w:val="00986DF2"/>
    <w:rsid w:val="009873C4"/>
    <w:rsid w:val="00987568"/>
    <w:rsid w:val="009902C8"/>
    <w:rsid w:val="00990C82"/>
    <w:rsid w:val="0099264D"/>
    <w:rsid w:val="00994391"/>
    <w:rsid w:val="0099485C"/>
    <w:rsid w:val="00994AFF"/>
    <w:rsid w:val="0099567B"/>
    <w:rsid w:val="00995A5F"/>
    <w:rsid w:val="00997180"/>
    <w:rsid w:val="00997A0E"/>
    <w:rsid w:val="00997E3F"/>
    <w:rsid w:val="009A0CEA"/>
    <w:rsid w:val="009A25A4"/>
    <w:rsid w:val="009A2CF9"/>
    <w:rsid w:val="009A2ED7"/>
    <w:rsid w:val="009A2F4A"/>
    <w:rsid w:val="009A357A"/>
    <w:rsid w:val="009A3B6C"/>
    <w:rsid w:val="009A4FF0"/>
    <w:rsid w:val="009A502C"/>
    <w:rsid w:val="009A5588"/>
    <w:rsid w:val="009A566B"/>
    <w:rsid w:val="009A5EFD"/>
    <w:rsid w:val="009B05B7"/>
    <w:rsid w:val="009B0AC1"/>
    <w:rsid w:val="009B3DC2"/>
    <w:rsid w:val="009B3F0C"/>
    <w:rsid w:val="009B6070"/>
    <w:rsid w:val="009C25B4"/>
    <w:rsid w:val="009C2A40"/>
    <w:rsid w:val="009C2F2B"/>
    <w:rsid w:val="009C5751"/>
    <w:rsid w:val="009C5A9D"/>
    <w:rsid w:val="009C5AF3"/>
    <w:rsid w:val="009C62C8"/>
    <w:rsid w:val="009C6475"/>
    <w:rsid w:val="009C673C"/>
    <w:rsid w:val="009C6D79"/>
    <w:rsid w:val="009D0FBC"/>
    <w:rsid w:val="009D1DBC"/>
    <w:rsid w:val="009D2477"/>
    <w:rsid w:val="009D27D4"/>
    <w:rsid w:val="009D299F"/>
    <w:rsid w:val="009D422D"/>
    <w:rsid w:val="009D474A"/>
    <w:rsid w:val="009D4D02"/>
    <w:rsid w:val="009D5D99"/>
    <w:rsid w:val="009D7267"/>
    <w:rsid w:val="009E0549"/>
    <w:rsid w:val="009E0CAB"/>
    <w:rsid w:val="009E11EB"/>
    <w:rsid w:val="009E1A1F"/>
    <w:rsid w:val="009E20EE"/>
    <w:rsid w:val="009E244B"/>
    <w:rsid w:val="009E2B0E"/>
    <w:rsid w:val="009E368F"/>
    <w:rsid w:val="009E3725"/>
    <w:rsid w:val="009E4D05"/>
    <w:rsid w:val="009E5A9D"/>
    <w:rsid w:val="009E6EE5"/>
    <w:rsid w:val="009F0A2F"/>
    <w:rsid w:val="009F0E50"/>
    <w:rsid w:val="009F0E7C"/>
    <w:rsid w:val="009F15BB"/>
    <w:rsid w:val="009F1761"/>
    <w:rsid w:val="009F1778"/>
    <w:rsid w:val="009F30A0"/>
    <w:rsid w:val="009F3E67"/>
    <w:rsid w:val="009F3F4A"/>
    <w:rsid w:val="009F4C61"/>
    <w:rsid w:val="009F4D56"/>
    <w:rsid w:val="009F6803"/>
    <w:rsid w:val="009F7368"/>
    <w:rsid w:val="009F7DC5"/>
    <w:rsid w:val="00A03909"/>
    <w:rsid w:val="00A03BB3"/>
    <w:rsid w:val="00A03C01"/>
    <w:rsid w:val="00A03E33"/>
    <w:rsid w:val="00A0447A"/>
    <w:rsid w:val="00A0456C"/>
    <w:rsid w:val="00A05497"/>
    <w:rsid w:val="00A0705F"/>
    <w:rsid w:val="00A07746"/>
    <w:rsid w:val="00A111B5"/>
    <w:rsid w:val="00A112EA"/>
    <w:rsid w:val="00A1195E"/>
    <w:rsid w:val="00A11F91"/>
    <w:rsid w:val="00A1200B"/>
    <w:rsid w:val="00A12527"/>
    <w:rsid w:val="00A12A68"/>
    <w:rsid w:val="00A13129"/>
    <w:rsid w:val="00A13804"/>
    <w:rsid w:val="00A15887"/>
    <w:rsid w:val="00A166E7"/>
    <w:rsid w:val="00A16934"/>
    <w:rsid w:val="00A16C5C"/>
    <w:rsid w:val="00A1750C"/>
    <w:rsid w:val="00A20167"/>
    <w:rsid w:val="00A21809"/>
    <w:rsid w:val="00A21FF1"/>
    <w:rsid w:val="00A22D91"/>
    <w:rsid w:val="00A22E17"/>
    <w:rsid w:val="00A259B8"/>
    <w:rsid w:val="00A25B89"/>
    <w:rsid w:val="00A26645"/>
    <w:rsid w:val="00A266AC"/>
    <w:rsid w:val="00A26F8E"/>
    <w:rsid w:val="00A2719C"/>
    <w:rsid w:val="00A274A1"/>
    <w:rsid w:val="00A277B1"/>
    <w:rsid w:val="00A32FFD"/>
    <w:rsid w:val="00A34796"/>
    <w:rsid w:val="00A34848"/>
    <w:rsid w:val="00A34894"/>
    <w:rsid w:val="00A35B6B"/>
    <w:rsid w:val="00A363EE"/>
    <w:rsid w:val="00A3713D"/>
    <w:rsid w:val="00A376B1"/>
    <w:rsid w:val="00A42EC9"/>
    <w:rsid w:val="00A437A5"/>
    <w:rsid w:val="00A43BAF"/>
    <w:rsid w:val="00A43F65"/>
    <w:rsid w:val="00A44DF8"/>
    <w:rsid w:val="00A46413"/>
    <w:rsid w:val="00A47415"/>
    <w:rsid w:val="00A47D2E"/>
    <w:rsid w:val="00A50486"/>
    <w:rsid w:val="00A50586"/>
    <w:rsid w:val="00A51262"/>
    <w:rsid w:val="00A51353"/>
    <w:rsid w:val="00A513D8"/>
    <w:rsid w:val="00A51C4E"/>
    <w:rsid w:val="00A53241"/>
    <w:rsid w:val="00A54A97"/>
    <w:rsid w:val="00A54F21"/>
    <w:rsid w:val="00A55576"/>
    <w:rsid w:val="00A55A23"/>
    <w:rsid w:val="00A56FEB"/>
    <w:rsid w:val="00A5707C"/>
    <w:rsid w:val="00A572A0"/>
    <w:rsid w:val="00A57772"/>
    <w:rsid w:val="00A60465"/>
    <w:rsid w:val="00A61CC8"/>
    <w:rsid w:val="00A6358D"/>
    <w:rsid w:val="00A635E3"/>
    <w:rsid w:val="00A64930"/>
    <w:rsid w:val="00A657FC"/>
    <w:rsid w:val="00A66860"/>
    <w:rsid w:val="00A6699B"/>
    <w:rsid w:val="00A66A8F"/>
    <w:rsid w:val="00A671DD"/>
    <w:rsid w:val="00A672D2"/>
    <w:rsid w:val="00A7001D"/>
    <w:rsid w:val="00A7254C"/>
    <w:rsid w:val="00A73D3F"/>
    <w:rsid w:val="00A73F46"/>
    <w:rsid w:val="00A74C60"/>
    <w:rsid w:val="00A7590A"/>
    <w:rsid w:val="00A76E7D"/>
    <w:rsid w:val="00A7736D"/>
    <w:rsid w:val="00A80444"/>
    <w:rsid w:val="00A80829"/>
    <w:rsid w:val="00A81160"/>
    <w:rsid w:val="00A82909"/>
    <w:rsid w:val="00A82C07"/>
    <w:rsid w:val="00A82D55"/>
    <w:rsid w:val="00A83B05"/>
    <w:rsid w:val="00A85203"/>
    <w:rsid w:val="00A8613F"/>
    <w:rsid w:val="00A86664"/>
    <w:rsid w:val="00A86B28"/>
    <w:rsid w:val="00A9087A"/>
    <w:rsid w:val="00A91109"/>
    <w:rsid w:val="00A91F31"/>
    <w:rsid w:val="00A92272"/>
    <w:rsid w:val="00A92579"/>
    <w:rsid w:val="00A9287E"/>
    <w:rsid w:val="00A92E83"/>
    <w:rsid w:val="00A93D1B"/>
    <w:rsid w:val="00A9795A"/>
    <w:rsid w:val="00AA0310"/>
    <w:rsid w:val="00AA1198"/>
    <w:rsid w:val="00AA18D5"/>
    <w:rsid w:val="00AA1C63"/>
    <w:rsid w:val="00AA2144"/>
    <w:rsid w:val="00AA27D2"/>
    <w:rsid w:val="00AA2F12"/>
    <w:rsid w:val="00AA3764"/>
    <w:rsid w:val="00AA49FD"/>
    <w:rsid w:val="00AA51E0"/>
    <w:rsid w:val="00AA5B20"/>
    <w:rsid w:val="00AB0771"/>
    <w:rsid w:val="00AB1A6A"/>
    <w:rsid w:val="00AB34EE"/>
    <w:rsid w:val="00AB3DFB"/>
    <w:rsid w:val="00AB47F7"/>
    <w:rsid w:val="00AB539A"/>
    <w:rsid w:val="00AB65A8"/>
    <w:rsid w:val="00AB664D"/>
    <w:rsid w:val="00AB6A80"/>
    <w:rsid w:val="00AB6B2D"/>
    <w:rsid w:val="00AB6C05"/>
    <w:rsid w:val="00AB6FBA"/>
    <w:rsid w:val="00AC18EC"/>
    <w:rsid w:val="00AC2DA0"/>
    <w:rsid w:val="00AC3930"/>
    <w:rsid w:val="00AC3D3C"/>
    <w:rsid w:val="00AC462A"/>
    <w:rsid w:val="00AC4F0D"/>
    <w:rsid w:val="00AC5212"/>
    <w:rsid w:val="00AC52EB"/>
    <w:rsid w:val="00AC559E"/>
    <w:rsid w:val="00AC5C50"/>
    <w:rsid w:val="00AC60DF"/>
    <w:rsid w:val="00AC7568"/>
    <w:rsid w:val="00AD0961"/>
    <w:rsid w:val="00AD09E6"/>
    <w:rsid w:val="00AD11D6"/>
    <w:rsid w:val="00AD1AA2"/>
    <w:rsid w:val="00AD1D73"/>
    <w:rsid w:val="00AD1E32"/>
    <w:rsid w:val="00AD36C5"/>
    <w:rsid w:val="00AD6760"/>
    <w:rsid w:val="00AD7200"/>
    <w:rsid w:val="00AD7B83"/>
    <w:rsid w:val="00AE0058"/>
    <w:rsid w:val="00AE082E"/>
    <w:rsid w:val="00AE168B"/>
    <w:rsid w:val="00AE2240"/>
    <w:rsid w:val="00AE27B8"/>
    <w:rsid w:val="00AE2EB1"/>
    <w:rsid w:val="00AE2F42"/>
    <w:rsid w:val="00AE40DA"/>
    <w:rsid w:val="00AE40F8"/>
    <w:rsid w:val="00AE73CD"/>
    <w:rsid w:val="00AE7578"/>
    <w:rsid w:val="00AF0A6E"/>
    <w:rsid w:val="00AF0C2C"/>
    <w:rsid w:val="00AF1F2F"/>
    <w:rsid w:val="00AF2794"/>
    <w:rsid w:val="00AF4BE9"/>
    <w:rsid w:val="00AF5B08"/>
    <w:rsid w:val="00AF62E2"/>
    <w:rsid w:val="00AF6718"/>
    <w:rsid w:val="00AF6DBD"/>
    <w:rsid w:val="00AF7011"/>
    <w:rsid w:val="00AF75D4"/>
    <w:rsid w:val="00B009D4"/>
    <w:rsid w:val="00B018EC"/>
    <w:rsid w:val="00B01B81"/>
    <w:rsid w:val="00B02517"/>
    <w:rsid w:val="00B02C5C"/>
    <w:rsid w:val="00B034C7"/>
    <w:rsid w:val="00B03796"/>
    <w:rsid w:val="00B03EE9"/>
    <w:rsid w:val="00B047EA"/>
    <w:rsid w:val="00B04BF7"/>
    <w:rsid w:val="00B05210"/>
    <w:rsid w:val="00B056B8"/>
    <w:rsid w:val="00B061C8"/>
    <w:rsid w:val="00B061D9"/>
    <w:rsid w:val="00B07EC2"/>
    <w:rsid w:val="00B11441"/>
    <w:rsid w:val="00B11846"/>
    <w:rsid w:val="00B13FF2"/>
    <w:rsid w:val="00B1440A"/>
    <w:rsid w:val="00B15672"/>
    <w:rsid w:val="00B15777"/>
    <w:rsid w:val="00B174F2"/>
    <w:rsid w:val="00B203E5"/>
    <w:rsid w:val="00B21E2B"/>
    <w:rsid w:val="00B22C17"/>
    <w:rsid w:val="00B25237"/>
    <w:rsid w:val="00B2653E"/>
    <w:rsid w:val="00B27224"/>
    <w:rsid w:val="00B27B0F"/>
    <w:rsid w:val="00B302CE"/>
    <w:rsid w:val="00B3095A"/>
    <w:rsid w:val="00B31420"/>
    <w:rsid w:val="00B31831"/>
    <w:rsid w:val="00B32565"/>
    <w:rsid w:val="00B32A00"/>
    <w:rsid w:val="00B3391A"/>
    <w:rsid w:val="00B37069"/>
    <w:rsid w:val="00B37D2C"/>
    <w:rsid w:val="00B37EA3"/>
    <w:rsid w:val="00B409B2"/>
    <w:rsid w:val="00B4127A"/>
    <w:rsid w:val="00B425C8"/>
    <w:rsid w:val="00B42800"/>
    <w:rsid w:val="00B43997"/>
    <w:rsid w:val="00B44D0B"/>
    <w:rsid w:val="00B46317"/>
    <w:rsid w:val="00B46AD4"/>
    <w:rsid w:val="00B473DC"/>
    <w:rsid w:val="00B47700"/>
    <w:rsid w:val="00B50005"/>
    <w:rsid w:val="00B50039"/>
    <w:rsid w:val="00B50881"/>
    <w:rsid w:val="00B51A28"/>
    <w:rsid w:val="00B51BF7"/>
    <w:rsid w:val="00B52717"/>
    <w:rsid w:val="00B53367"/>
    <w:rsid w:val="00B53FFC"/>
    <w:rsid w:val="00B54B61"/>
    <w:rsid w:val="00B55B72"/>
    <w:rsid w:val="00B5661F"/>
    <w:rsid w:val="00B5778B"/>
    <w:rsid w:val="00B60613"/>
    <w:rsid w:val="00B60DD3"/>
    <w:rsid w:val="00B60ED8"/>
    <w:rsid w:val="00B62938"/>
    <w:rsid w:val="00B63915"/>
    <w:rsid w:val="00B641D3"/>
    <w:rsid w:val="00B642C9"/>
    <w:rsid w:val="00B666C5"/>
    <w:rsid w:val="00B672C5"/>
    <w:rsid w:val="00B70A01"/>
    <w:rsid w:val="00B715B6"/>
    <w:rsid w:val="00B71FA8"/>
    <w:rsid w:val="00B7323D"/>
    <w:rsid w:val="00B73351"/>
    <w:rsid w:val="00B73891"/>
    <w:rsid w:val="00B740A7"/>
    <w:rsid w:val="00B74433"/>
    <w:rsid w:val="00B748E5"/>
    <w:rsid w:val="00B75369"/>
    <w:rsid w:val="00B75EEA"/>
    <w:rsid w:val="00B76E4D"/>
    <w:rsid w:val="00B80181"/>
    <w:rsid w:val="00B811F0"/>
    <w:rsid w:val="00B82058"/>
    <w:rsid w:val="00B8280A"/>
    <w:rsid w:val="00B83396"/>
    <w:rsid w:val="00B84009"/>
    <w:rsid w:val="00B84E03"/>
    <w:rsid w:val="00B84E76"/>
    <w:rsid w:val="00B84EF4"/>
    <w:rsid w:val="00B85034"/>
    <w:rsid w:val="00B85F3C"/>
    <w:rsid w:val="00B86190"/>
    <w:rsid w:val="00B86353"/>
    <w:rsid w:val="00B871BB"/>
    <w:rsid w:val="00B87A5D"/>
    <w:rsid w:val="00B90974"/>
    <w:rsid w:val="00B9143B"/>
    <w:rsid w:val="00B931C0"/>
    <w:rsid w:val="00B957BE"/>
    <w:rsid w:val="00B95DDD"/>
    <w:rsid w:val="00B96C86"/>
    <w:rsid w:val="00B97525"/>
    <w:rsid w:val="00B97FB9"/>
    <w:rsid w:val="00BA0B67"/>
    <w:rsid w:val="00BA2D5C"/>
    <w:rsid w:val="00BA3A1C"/>
    <w:rsid w:val="00BA4BE0"/>
    <w:rsid w:val="00BA4E07"/>
    <w:rsid w:val="00BA6433"/>
    <w:rsid w:val="00BA6650"/>
    <w:rsid w:val="00BA70AE"/>
    <w:rsid w:val="00BB1188"/>
    <w:rsid w:val="00BB1E26"/>
    <w:rsid w:val="00BB4569"/>
    <w:rsid w:val="00BB4F20"/>
    <w:rsid w:val="00BB6E39"/>
    <w:rsid w:val="00BB78B0"/>
    <w:rsid w:val="00BC01E9"/>
    <w:rsid w:val="00BC0288"/>
    <w:rsid w:val="00BC16EB"/>
    <w:rsid w:val="00BC1B15"/>
    <w:rsid w:val="00BC2D46"/>
    <w:rsid w:val="00BC386A"/>
    <w:rsid w:val="00BC4189"/>
    <w:rsid w:val="00BC46CB"/>
    <w:rsid w:val="00BC4F19"/>
    <w:rsid w:val="00BC5656"/>
    <w:rsid w:val="00BC5F13"/>
    <w:rsid w:val="00BC71A1"/>
    <w:rsid w:val="00BC7387"/>
    <w:rsid w:val="00BC79AE"/>
    <w:rsid w:val="00BC7DC0"/>
    <w:rsid w:val="00BC7FF0"/>
    <w:rsid w:val="00BD100B"/>
    <w:rsid w:val="00BD10D1"/>
    <w:rsid w:val="00BD3471"/>
    <w:rsid w:val="00BD3D83"/>
    <w:rsid w:val="00BD40D6"/>
    <w:rsid w:val="00BD55D6"/>
    <w:rsid w:val="00BD5CFB"/>
    <w:rsid w:val="00BD67B3"/>
    <w:rsid w:val="00BD7789"/>
    <w:rsid w:val="00BE3312"/>
    <w:rsid w:val="00BE4635"/>
    <w:rsid w:val="00BE6E7B"/>
    <w:rsid w:val="00BF1C29"/>
    <w:rsid w:val="00BF2FD9"/>
    <w:rsid w:val="00BF33B7"/>
    <w:rsid w:val="00BF3E2A"/>
    <w:rsid w:val="00BF40B4"/>
    <w:rsid w:val="00BF497C"/>
    <w:rsid w:val="00BF4A9F"/>
    <w:rsid w:val="00BF4E57"/>
    <w:rsid w:val="00BF4F5F"/>
    <w:rsid w:val="00BF6127"/>
    <w:rsid w:val="00BF6155"/>
    <w:rsid w:val="00BF6CE9"/>
    <w:rsid w:val="00BF6F9D"/>
    <w:rsid w:val="00C000EA"/>
    <w:rsid w:val="00C00238"/>
    <w:rsid w:val="00C006B1"/>
    <w:rsid w:val="00C018F0"/>
    <w:rsid w:val="00C026AB"/>
    <w:rsid w:val="00C0340A"/>
    <w:rsid w:val="00C03979"/>
    <w:rsid w:val="00C043BE"/>
    <w:rsid w:val="00C04733"/>
    <w:rsid w:val="00C04C73"/>
    <w:rsid w:val="00C055BD"/>
    <w:rsid w:val="00C05B2C"/>
    <w:rsid w:val="00C074EC"/>
    <w:rsid w:val="00C10152"/>
    <w:rsid w:val="00C102CE"/>
    <w:rsid w:val="00C10375"/>
    <w:rsid w:val="00C10A35"/>
    <w:rsid w:val="00C1104E"/>
    <w:rsid w:val="00C1184A"/>
    <w:rsid w:val="00C11E2B"/>
    <w:rsid w:val="00C1296A"/>
    <w:rsid w:val="00C12AA8"/>
    <w:rsid w:val="00C142EA"/>
    <w:rsid w:val="00C1450D"/>
    <w:rsid w:val="00C147F8"/>
    <w:rsid w:val="00C14DFD"/>
    <w:rsid w:val="00C15B90"/>
    <w:rsid w:val="00C15F66"/>
    <w:rsid w:val="00C1612D"/>
    <w:rsid w:val="00C17AC0"/>
    <w:rsid w:val="00C211FC"/>
    <w:rsid w:val="00C229B1"/>
    <w:rsid w:val="00C24663"/>
    <w:rsid w:val="00C25178"/>
    <w:rsid w:val="00C2643A"/>
    <w:rsid w:val="00C271F8"/>
    <w:rsid w:val="00C2739E"/>
    <w:rsid w:val="00C2797E"/>
    <w:rsid w:val="00C304CF"/>
    <w:rsid w:val="00C307D8"/>
    <w:rsid w:val="00C30816"/>
    <w:rsid w:val="00C30976"/>
    <w:rsid w:val="00C322C3"/>
    <w:rsid w:val="00C3243E"/>
    <w:rsid w:val="00C33081"/>
    <w:rsid w:val="00C3557B"/>
    <w:rsid w:val="00C35F11"/>
    <w:rsid w:val="00C360EF"/>
    <w:rsid w:val="00C36502"/>
    <w:rsid w:val="00C36686"/>
    <w:rsid w:val="00C409F9"/>
    <w:rsid w:val="00C42293"/>
    <w:rsid w:val="00C440AE"/>
    <w:rsid w:val="00C450AB"/>
    <w:rsid w:val="00C45404"/>
    <w:rsid w:val="00C462EF"/>
    <w:rsid w:val="00C477D5"/>
    <w:rsid w:val="00C47915"/>
    <w:rsid w:val="00C47F7E"/>
    <w:rsid w:val="00C501F5"/>
    <w:rsid w:val="00C50AEF"/>
    <w:rsid w:val="00C518FE"/>
    <w:rsid w:val="00C527B3"/>
    <w:rsid w:val="00C52A2D"/>
    <w:rsid w:val="00C52FEB"/>
    <w:rsid w:val="00C530D5"/>
    <w:rsid w:val="00C53BC6"/>
    <w:rsid w:val="00C5529D"/>
    <w:rsid w:val="00C5596F"/>
    <w:rsid w:val="00C56E6A"/>
    <w:rsid w:val="00C574EE"/>
    <w:rsid w:val="00C5752E"/>
    <w:rsid w:val="00C6028B"/>
    <w:rsid w:val="00C60650"/>
    <w:rsid w:val="00C606D8"/>
    <w:rsid w:val="00C60E99"/>
    <w:rsid w:val="00C63736"/>
    <w:rsid w:val="00C63B20"/>
    <w:rsid w:val="00C63CEB"/>
    <w:rsid w:val="00C64128"/>
    <w:rsid w:val="00C6413C"/>
    <w:rsid w:val="00C648A4"/>
    <w:rsid w:val="00C64F8D"/>
    <w:rsid w:val="00C652FB"/>
    <w:rsid w:val="00C6612D"/>
    <w:rsid w:val="00C70394"/>
    <w:rsid w:val="00C7060A"/>
    <w:rsid w:val="00C70CC8"/>
    <w:rsid w:val="00C7176D"/>
    <w:rsid w:val="00C72014"/>
    <w:rsid w:val="00C73E52"/>
    <w:rsid w:val="00C740B3"/>
    <w:rsid w:val="00C760A1"/>
    <w:rsid w:val="00C8008F"/>
    <w:rsid w:val="00C801B2"/>
    <w:rsid w:val="00C8168C"/>
    <w:rsid w:val="00C81B95"/>
    <w:rsid w:val="00C82A76"/>
    <w:rsid w:val="00C83133"/>
    <w:rsid w:val="00C832AA"/>
    <w:rsid w:val="00C8346B"/>
    <w:rsid w:val="00C852B8"/>
    <w:rsid w:val="00C85351"/>
    <w:rsid w:val="00C85BE7"/>
    <w:rsid w:val="00C86B52"/>
    <w:rsid w:val="00C87573"/>
    <w:rsid w:val="00C8762A"/>
    <w:rsid w:val="00C877AA"/>
    <w:rsid w:val="00C87EE1"/>
    <w:rsid w:val="00C90B46"/>
    <w:rsid w:val="00C91BF6"/>
    <w:rsid w:val="00C91F06"/>
    <w:rsid w:val="00C9235D"/>
    <w:rsid w:val="00C92DF7"/>
    <w:rsid w:val="00C9391F"/>
    <w:rsid w:val="00C95606"/>
    <w:rsid w:val="00C958CE"/>
    <w:rsid w:val="00C95A96"/>
    <w:rsid w:val="00C965C9"/>
    <w:rsid w:val="00C97D6E"/>
    <w:rsid w:val="00CA0284"/>
    <w:rsid w:val="00CA38EB"/>
    <w:rsid w:val="00CA49D8"/>
    <w:rsid w:val="00CA4ADB"/>
    <w:rsid w:val="00CA7B74"/>
    <w:rsid w:val="00CB1D6E"/>
    <w:rsid w:val="00CB3AC2"/>
    <w:rsid w:val="00CB4B8B"/>
    <w:rsid w:val="00CB54EE"/>
    <w:rsid w:val="00CB5FE7"/>
    <w:rsid w:val="00CB6334"/>
    <w:rsid w:val="00CC01C4"/>
    <w:rsid w:val="00CC045C"/>
    <w:rsid w:val="00CC0765"/>
    <w:rsid w:val="00CC1700"/>
    <w:rsid w:val="00CC29F5"/>
    <w:rsid w:val="00CC321A"/>
    <w:rsid w:val="00CC3A9A"/>
    <w:rsid w:val="00CC5235"/>
    <w:rsid w:val="00CC583F"/>
    <w:rsid w:val="00CC5A23"/>
    <w:rsid w:val="00CC660E"/>
    <w:rsid w:val="00CC6EB5"/>
    <w:rsid w:val="00CC7645"/>
    <w:rsid w:val="00CD01B4"/>
    <w:rsid w:val="00CD0C16"/>
    <w:rsid w:val="00CD2205"/>
    <w:rsid w:val="00CD288B"/>
    <w:rsid w:val="00CD2F8F"/>
    <w:rsid w:val="00CD5C9E"/>
    <w:rsid w:val="00CD5DCD"/>
    <w:rsid w:val="00CD61F3"/>
    <w:rsid w:val="00CD7903"/>
    <w:rsid w:val="00CD7D3B"/>
    <w:rsid w:val="00CE061B"/>
    <w:rsid w:val="00CE06B6"/>
    <w:rsid w:val="00CE070A"/>
    <w:rsid w:val="00CE0FDD"/>
    <w:rsid w:val="00CE2705"/>
    <w:rsid w:val="00CE3D01"/>
    <w:rsid w:val="00CE3DF1"/>
    <w:rsid w:val="00CE4CB1"/>
    <w:rsid w:val="00CE6259"/>
    <w:rsid w:val="00CE6738"/>
    <w:rsid w:val="00CE69E0"/>
    <w:rsid w:val="00CE6AB4"/>
    <w:rsid w:val="00CF0483"/>
    <w:rsid w:val="00CF0E75"/>
    <w:rsid w:val="00CF1725"/>
    <w:rsid w:val="00CF2DD2"/>
    <w:rsid w:val="00CF4503"/>
    <w:rsid w:val="00CF5891"/>
    <w:rsid w:val="00D00085"/>
    <w:rsid w:val="00D00701"/>
    <w:rsid w:val="00D015FA"/>
    <w:rsid w:val="00D01C91"/>
    <w:rsid w:val="00D038B4"/>
    <w:rsid w:val="00D03EB3"/>
    <w:rsid w:val="00D04E87"/>
    <w:rsid w:val="00D06AA1"/>
    <w:rsid w:val="00D077CB"/>
    <w:rsid w:val="00D107B2"/>
    <w:rsid w:val="00D1095A"/>
    <w:rsid w:val="00D10CAB"/>
    <w:rsid w:val="00D13D59"/>
    <w:rsid w:val="00D14399"/>
    <w:rsid w:val="00D1443D"/>
    <w:rsid w:val="00D144F6"/>
    <w:rsid w:val="00D14B03"/>
    <w:rsid w:val="00D1562F"/>
    <w:rsid w:val="00D16C6F"/>
    <w:rsid w:val="00D17F02"/>
    <w:rsid w:val="00D25434"/>
    <w:rsid w:val="00D25635"/>
    <w:rsid w:val="00D25CC3"/>
    <w:rsid w:val="00D26262"/>
    <w:rsid w:val="00D26EBF"/>
    <w:rsid w:val="00D2764A"/>
    <w:rsid w:val="00D277D6"/>
    <w:rsid w:val="00D303A9"/>
    <w:rsid w:val="00D30B86"/>
    <w:rsid w:val="00D323A4"/>
    <w:rsid w:val="00D32947"/>
    <w:rsid w:val="00D330F5"/>
    <w:rsid w:val="00D33191"/>
    <w:rsid w:val="00D334BF"/>
    <w:rsid w:val="00D33BF9"/>
    <w:rsid w:val="00D363AD"/>
    <w:rsid w:val="00D3644E"/>
    <w:rsid w:val="00D37BF8"/>
    <w:rsid w:val="00D40411"/>
    <w:rsid w:val="00D411A6"/>
    <w:rsid w:val="00D414C1"/>
    <w:rsid w:val="00D41877"/>
    <w:rsid w:val="00D4240F"/>
    <w:rsid w:val="00D427F4"/>
    <w:rsid w:val="00D42850"/>
    <w:rsid w:val="00D432DE"/>
    <w:rsid w:val="00D433AC"/>
    <w:rsid w:val="00D43931"/>
    <w:rsid w:val="00D44C82"/>
    <w:rsid w:val="00D44E6B"/>
    <w:rsid w:val="00D44FD0"/>
    <w:rsid w:val="00D45B49"/>
    <w:rsid w:val="00D46607"/>
    <w:rsid w:val="00D46A5E"/>
    <w:rsid w:val="00D46D8A"/>
    <w:rsid w:val="00D46E19"/>
    <w:rsid w:val="00D475C8"/>
    <w:rsid w:val="00D50CEC"/>
    <w:rsid w:val="00D514DD"/>
    <w:rsid w:val="00D54431"/>
    <w:rsid w:val="00D54E59"/>
    <w:rsid w:val="00D553EF"/>
    <w:rsid w:val="00D55A7A"/>
    <w:rsid w:val="00D566C4"/>
    <w:rsid w:val="00D56BFE"/>
    <w:rsid w:val="00D57779"/>
    <w:rsid w:val="00D57B4F"/>
    <w:rsid w:val="00D607BA"/>
    <w:rsid w:val="00D61273"/>
    <w:rsid w:val="00D61735"/>
    <w:rsid w:val="00D61B4A"/>
    <w:rsid w:val="00D61EA1"/>
    <w:rsid w:val="00D61F7B"/>
    <w:rsid w:val="00D62306"/>
    <w:rsid w:val="00D6326E"/>
    <w:rsid w:val="00D63EF4"/>
    <w:rsid w:val="00D64C4B"/>
    <w:rsid w:val="00D64D2C"/>
    <w:rsid w:val="00D65E75"/>
    <w:rsid w:val="00D65E97"/>
    <w:rsid w:val="00D66E7F"/>
    <w:rsid w:val="00D7234D"/>
    <w:rsid w:val="00D74AAE"/>
    <w:rsid w:val="00D75B3A"/>
    <w:rsid w:val="00D77AFD"/>
    <w:rsid w:val="00D80299"/>
    <w:rsid w:val="00D80556"/>
    <w:rsid w:val="00D812C4"/>
    <w:rsid w:val="00D81BE4"/>
    <w:rsid w:val="00D82A89"/>
    <w:rsid w:val="00D82AB9"/>
    <w:rsid w:val="00D83733"/>
    <w:rsid w:val="00D83EF8"/>
    <w:rsid w:val="00D83F52"/>
    <w:rsid w:val="00D848C1"/>
    <w:rsid w:val="00D857A0"/>
    <w:rsid w:val="00D8719B"/>
    <w:rsid w:val="00D874EE"/>
    <w:rsid w:val="00D87790"/>
    <w:rsid w:val="00D91AD5"/>
    <w:rsid w:val="00D92EC0"/>
    <w:rsid w:val="00D9308D"/>
    <w:rsid w:val="00D946D9"/>
    <w:rsid w:val="00D95101"/>
    <w:rsid w:val="00D95B56"/>
    <w:rsid w:val="00D96CF2"/>
    <w:rsid w:val="00D96DA7"/>
    <w:rsid w:val="00DA1AB9"/>
    <w:rsid w:val="00DA226D"/>
    <w:rsid w:val="00DA3916"/>
    <w:rsid w:val="00DA5128"/>
    <w:rsid w:val="00DA6CAA"/>
    <w:rsid w:val="00DA7602"/>
    <w:rsid w:val="00DB0848"/>
    <w:rsid w:val="00DB11EA"/>
    <w:rsid w:val="00DB144A"/>
    <w:rsid w:val="00DB287C"/>
    <w:rsid w:val="00DB3FC1"/>
    <w:rsid w:val="00DB4158"/>
    <w:rsid w:val="00DB5013"/>
    <w:rsid w:val="00DB5102"/>
    <w:rsid w:val="00DB5C3E"/>
    <w:rsid w:val="00DB6FFB"/>
    <w:rsid w:val="00DB7595"/>
    <w:rsid w:val="00DB76EA"/>
    <w:rsid w:val="00DB7CF7"/>
    <w:rsid w:val="00DC01FE"/>
    <w:rsid w:val="00DC1E90"/>
    <w:rsid w:val="00DC2CF5"/>
    <w:rsid w:val="00DC328A"/>
    <w:rsid w:val="00DC365E"/>
    <w:rsid w:val="00DC39C8"/>
    <w:rsid w:val="00DC4366"/>
    <w:rsid w:val="00DC55E6"/>
    <w:rsid w:val="00DC6414"/>
    <w:rsid w:val="00DC65C4"/>
    <w:rsid w:val="00DC67AA"/>
    <w:rsid w:val="00DD058F"/>
    <w:rsid w:val="00DD0FE0"/>
    <w:rsid w:val="00DD1018"/>
    <w:rsid w:val="00DD1DBA"/>
    <w:rsid w:val="00DD3043"/>
    <w:rsid w:val="00DD471E"/>
    <w:rsid w:val="00DD4DBD"/>
    <w:rsid w:val="00DD5241"/>
    <w:rsid w:val="00DD5436"/>
    <w:rsid w:val="00DD6300"/>
    <w:rsid w:val="00DD66B1"/>
    <w:rsid w:val="00DD7A3F"/>
    <w:rsid w:val="00DE14F5"/>
    <w:rsid w:val="00DE1B3F"/>
    <w:rsid w:val="00DE30BA"/>
    <w:rsid w:val="00DE36CF"/>
    <w:rsid w:val="00DE3A64"/>
    <w:rsid w:val="00DE3C0B"/>
    <w:rsid w:val="00DE46A9"/>
    <w:rsid w:val="00DE4914"/>
    <w:rsid w:val="00DE4A63"/>
    <w:rsid w:val="00DE571D"/>
    <w:rsid w:val="00DF0BCD"/>
    <w:rsid w:val="00DF14B5"/>
    <w:rsid w:val="00DF2CC4"/>
    <w:rsid w:val="00DF2F59"/>
    <w:rsid w:val="00DF3EA2"/>
    <w:rsid w:val="00DF45D2"/>
    <w:rsid w:val="00DF4AB4"/>
    <w:rsid w:val="00DF5075"/>
    <w:rsid w:val="00DF6AB8"/>
    <w:rsid w:val="00DF718E"/>
    <w:rsid w:val="00DF7614"/>
    <w:rsid w:val="00DF7965"/>
    <w:rsid w:val="00E01EDD"/>
    <w:rsid w:val="00E021DF"/>
    <w:rsid w:val="00E03AC9"/>
    <w:rsid w:val="00E043E1"/>
    <w:rsid w:val="00E04560"/>
    <w:rsid w:val="00E04598"/>
    <w:rsid w:val="00E04CD9"/>
    <w:rsid w:val="00E052B6"/>
    <w:rsid w:val="00E057EA"/>
    <w:rsid w:val="00E05A69"/>
    <w:rsid w:val="00E10410"/>
    <w:rsid w:val="00E10829"/>
    <w:rsid w:val="00E12F4F"/>
    <w:rsid w:val="00E145CB"/>
    <w:rsid w:val="00E14D38"/>
    <w:rsid w:val="00E15404"/>
    <w:rsid w:val="00E15B3B"/>
    <w:rsid w:val="00E166E7"/>
    <w:rsid w:val="00E16C40"/>
    <w:rsid w:val="00E20084"/>
    <w:rsid w:val="00E20883"/>
    <w:rsid w:val="00E20B9D"/>
    <w:rsid w:val="00E20FCD"/>
    <w:rsid w:val="00E24B9E"/>
    <w:rsid w:val="00E25574"/>
    <w:rsid w:val="00E260AC"/>
    <w:rsid w:val="00E26B98"/>
    <w:rsid w:val="00E27348"/>
    <w:rsid w:val="00E302DF"/>
    <w:rsid w:val="00E30CD0"/>
    <w:rsid w:val="00E31B41"/>
    <w:rsid w:val="00E32DCA"/>
    <w:rsid w:val="00E352D3"/>
    <w:rsid w:val="00E355E3"/>
    <w:rsid w:val="00E360EF"/>
    <w:rsid w:val="00E36338"/>
    <w:rsid w:val="00E370AB"/>
    <w:rsid w:val="00E376E7"/>
    <w:rsid w:val="00E379AE"/>
    <w:rsid w:val="00E403DD"/>
    <w:rsid w:val="00E412EB"/>
    <w:rsid w:val="00E41860"/>
    <w:rsid w:val="00E427B2"/>
    <w:rsid w:val="00E4360C"/>
    <w:rsid w:val="00E446A9"/>
    <w:rsid w:val="00E4531D"/>
    <w:rsid w:val="00E4616C"/>
    <w:rsid w:val="00E47125"/>
    <w:rsid w:val="00E47DF1"/>
    <w:rsid w:val="00E514E0"/>
    <w:rsid w:val="00E51672"/>
    <w:rsid w:val="00E5199F"/>
    <w:rsid w:val="00E52A0D"/>
    <w:rsid w:val="00E52F9C"/>
    <w:rsid w:val="00E53131"/>
    <w:rsid w:val="00E54326"/>
    <w:rsid w:val="00E544F3"/>
    <w:rsid w:val="00E54F64"/>
    <w:rsid w:val="00E56736"/>
    <w:rsid w:val="00E56B44"/>
    <w:rsid w:val="00E6001F"/>
    <w:rsid w:val="00E60EA0"/>
    <w:rsid w:val="00E62114"/>
    <w:rsid w:val="00E624BA"/>
    <w:rsid w:val="00E656E0"/>
    <w:rsid w:val="00E67385"/>
    <w:rsid w:val="00E71A67"/>
    <w:rsid w:val="00E7310C"/>
    <w:rsid w:val="00E7393E"/>
    <w:rsid w:val="00E80929"/>
    <w:rsid w:val="00E81DE4"/>
    <w:rsid w:val="00E82C04"/>
    <w:rsid w:val="00E833E2"/>
    <w:rsid w:val="00E8447B"/>
    <w:rsid w:val="00E8487A"/>
    <w:rsid w:val="00E85AF2"/>
    <w:rsid w:val="00E860EF"/>
    <w:rsid w:val="00E86C68"/>
    <w:rsid w:val="00E870EF"/>
    <w:rsid w:val="00E907BA"/>
    <w:rsid w:val="00E9088B"/>
    <w:rsid w:val="00E90A66"/>
    <w:rsid w:val="00E90AA3"/>
    <w:rsid w:val="00E91DEE"/>
    <w:rsid w:val="00E91F79"/>
    <w:rsid w:val="00E9226A"/>
    <w:rsid w:val="00E93F8F"/>
    <w:rsid w:val="00E9483A"/>
    <w:rsid w:val="00E9528E"/>
    <w:rsid w:val="00E96352"/>
    <w:rsid w:val="00E9732A"/>
    <w:rsid w:val="00E97782"/>
    <w:rsid w:val="00E97968"/>
    <w:rsid w:val="00EA2021"/>
    <w:rsid w:val="00EA233B"/>
    <w:rsid w:val="00EA2BDF"/>
    <w:rsid w:val="00EA415F"/>
    <w:rsid w:val="00EA537F"/>
    <w:rsid w:val="00EA638D"/>
    <w:rsid w:val="00EA68E9"/>
    <w:rsid w:val="00EA7436"/>
    <w:rsid w:val="00EA7461"/>
    <w:rsid w:val="00EB0BB1"/>
    <w:rsid w:val="00EB4CE9"/>
    <w:rsid w:val="00EB6859"/>
    <w:rsid w:val="00EB74DF"/>
    <w:rsid w:val="00EC08F9"/>
    <w:rsid w:val="00EC0D8E"/>
    <w:rsid w:val="00EC18CD"/>
    <w:rsid w:val="00EC1FFB"/>
    <w:rsid w:val="00EC2521"/>
    <w:rsid w:val="00EC3DF0"/>
    <w:rsid w:val="00EC4178"/>
    <w:rsid w:val="00EC4458"/>
    <w:rsid w:val="00EC53C0"/>
    <w:rsid w:val="00EC5C94"/>
    <w:rsid w:val="00EC7EAE"/>
    <w:rsid w:val="00ED0938"/>
    <w:rsid w:val="00ED0A6C"/>
    <w:rsid w:val="00ED13E0"/>
    <w:rsid w:val="00ED15E7"/>
    <w:rsid w:val="00ED20F6"/>
    <w:rsid w:val="00ED289E"/>
    <w:rsid w:val="00ED35D5"/>
    <w:rsid w:val="00ED3A36"/>
    <w:rsid w:val="00ED3BFB"/>
    <w:rsid w:val="00ED4807"/>
    <w:rsid w:val="00ED4A12"/>
    <w:rsid w:val="00ED4C3E"/>
    <w:rsid w:val="00ED51D6"/>
    <w:rsid w:val="00ED56F9"/>
    <w:rsid w:val="00ED7620"/>
    <w:rsid w:val="00EE286B"/>
    <w:rsid w:val="00EE3125"/>
    <w:rsid w:val="00EE37EA"/>
    <w:rsid w:val="00EE7E2F"/>
    <w:rsid w:val="00EF0942"/>
    <w:rsid w:val="00EF166D"/>
    <w:rsid w:val="00EF2E3C"/>
    <w:rsid w:val="00EF3BB5"/>
    <w:rsid w:val="00EF43B2"/>
    <w:rsid w:val="00EF545D"/>
    <w:rsid w:val="00EF5843"/>
    <w:rsid w:val="00EF6D1C"/>
    <w:rsid w:val="00EF75B8"/>
    <w:rsid w:val="00EF7A41"/>
    <w:rsid w:val="00EF7AA9"/>
    <w:rsid w:val="00F014F4"/>
    <w:rsid w:val="00F01B58"/>
    <w:rsid w:val="00F02375"/>
    <w:rsid w:val="00F0267E"/>
    <w:rsid w:val="00F02DDC"/>
    <w:rsid w:val="00F033FE"/>
    <w:rsid w:val="00F042DA"/>
    <w:rsid w:val="00F05CE0"/>
    <w:rsid w:val="00F0648D"/>
    <w:rsid w:val="00F0749A"/>
    <w:rsid w:val="00F07EFC"/>
    <w:rsid w:val="00F1000D"/>
    <w:rsid w:val="00F102E0"/>
    <w:rsid w:val="00F1117A"/>
    <w:rsid w:val="00F1134E"/>
    <w:rsid w:val="00F124B6"/>
    <w:rsid w:val="00F1282C"/>
    <w:rsid w:val="00F12AF2"/>
    <w:rsid w:val="00F12ED7"/>
    <w:rsid w:val="00F13B5B"/>
    <w:rsid w:val="00F13E2C"/>
    <w:rsid w:val="00F1453E"/>
    <w:rsid w:val="00F14792"/>
    <w:rsid w:val="00F15D5B"/>
    <w:rsid w:val="00F160C6"/>
    <w:rsid w:val="00F17CE6"/>
    <w:rsid w:val="00F2095C"/>
    <w:rsid w:val="00F20D89"/>
    <w:rsid w:val="00F20E25"/>
    <w:rsid w:val="00F21329"/>
    <w:rsid w:val="00F21D21"/>
    <w:rsid w:val="00F22F88"/>
    <w:rsid w:val="00F237BE"/>
    <w:rsid w:val="00F2459E"/>
    <w:rsid w:val="00F2662D"/>
    <w:rsid w:val="00F305AA"/>
    <w:rsid w:val="00F321A9"/>
    <w:rsid w:val="00F33F0A"/>
    <w:rsid w:val="00F349CC"/>
    <w:rsid w:val="00F34E87"/>
    <w:rsid w:val="00F35CD7"/>
    <w:rsid w:val="00F36147"/>
    <w:rsid w:val="00F36E04"/>
    <w:rsid w:val="00F376AF"/>
    <w:rsid w:val="00F4036D"/>
    <w:rsid w:val="00F40E2D"/>
    <w:rsid w:val="00F40E80"/>
    <w:rsid w:val="00F41BC0"/>
    <w:rsid w:val="00F41FF3"/>
    <w:rsid w:val="00F422CF"/>
    <w:rsid w:val="00F43EDA"/>
    <w:rsid w:val="00F4424D"/>
    <w:rsid w:val="00F4427D"/>
    <w:rsid w:val="00F453FC"/>
    <w:rsid w:val="00F45434"/>
    <w:rsid w:val="00F468D8"/>
    <w:rsid w:val="00F469ED"/>
    <w:rsid w:val="00F472D1"/>
    <w:rsid w:val="00F47919"/>
    <w:rsid w:val="00F50279"/>
    <w:rsid w:val="00F505F8"/>
    <w:rsid w:val="00F5080B"/>
    <w:rsid w:val="00F51F6A"/>
    <w:rsid w:val="00F52324"/>
    <w:rsid w:val="00F532A4"/>
    <w:rsid w:val="00F542CA"/>
    <w:rsid w:val="00F5500F"/>
    <w:rsid w:val="00F5614F"/>
    <w:rsid w:val="00F60AF5"/>
    <w:rsid w:val="00F62211"/>
    <w:rsid w:val="00F62E05"/>
    <w:rsid w:val="00F63C42"/>
    <w:rsid w:val="00F63C93"/>
    <w:rsid w:val="00F63C9F"/>
    <w:rsid w:val="00F63D8B"/>
    <w:rsid w:val="00F64D94"/>
    <w:rsid w:val="00F66A8F"/>
    <w:rsid w:val="00F66FFB"/>
    <w:rsid w:val="00F672E6"/>
    <w:rsid w:val="00F72086"/>
    <w:rsid w:val="00F724A2"/>
    <w:rsid w:val="00F73E9B"/>
    <w:rsid w:val="00F74605"/>
    <w:rsid w:val="00F74850"/>
    <w:rsid w:val="00F74A87"/>
    <w:rsid w:val="00F74D29"/>
    <w:rsid w:val="00F75C90"/>
    <w:rsid w:val="00F75F68"/>
    <w:rsid w:val="00F766DA"/>
    <w:rsid w:val="00F769D8"/>
    <w:rsid w:val="00F76A0E"/>
    <w:rsid w:val="00F76AA8"/>
    <w:rsid w:val="00F812E0"/>
    <w:rsid w:val="00F81394"/>
    <w:rsid w:val="00F81587"/>
    <w:rsid w:val="00F818AE"/>
    <w:rsid w:val="00F81B3B"/>
    <w:rsid w:val="00F82F58"/>
    <w:rsid w:val="00F831FC"/>
    <w:rsid w:val="00F84A51"/>
    <w:rsid w:val="00F860B8"/>
    <w:rsid w:val="00F86C4A"/>
    <w:rsid w:val="00F86E05"/>
    <w:rsid w:val="00F90032"/>
    <w:rsid w:val="00F90431"/>
    <w:rsid w:val="00F90548"/>
    <w:rsid w:val="00F90F84"/>
    <w:rsid w:val="00F92065"/>
    <w:rsid w:val="00F92D86"/>
    <w:rsid w:val="00F92FB8"/>
    <w:rsid w:val="00F92FCE"/>
    <w:rsid w:val="00F93910"/>
    <w:rsid w:val="00F9495D"/>
    <w:rsid w:val="00F9681C"/>
    <w:rsid w:val="00F96991"/>
    <w:rsid w:val="00F97C9B"/>
    <w:rsid w:val="00F97E5D"/>
    <w:rsid w:val="00F97EA0"/>
    <w:rsid w:val="00FA0EDB"/>
    <w:rsid w:val="00FA1995"/>
    <w:rsid w:val="00FA1C4F"/>
    <w:rsid w:val="00FA2024"/>
    <w:rsid w:val="00FA2291"/>
    <w:rsid w:val="00FA27C4"/>
    <w:rsid w:val="00FA324F"/>
    <w:rsid w:val="00FA4C7E"/>
    <w:rsid w:val="00FA4ECD"/>
    <w:rsid w:val="00FA4F1D"/>
    <w:rsid w:val="00FA5502"/>
    <w:rsid w:val="00FA5F48"/>
    <w:rsid w:val="00FA60FA"/>
    <w:rsid w:val="00FA65B8"/>
    <w:rsid w:val="00FA75E0"/>
    <w:rsid w:val="00FA7933"/>
    <w:rsid w:val="00FB0003"/>
    <w:rsid w:val="00FB3E84"/>
    <w:rsid w:val="00FB4580"/>
    <w:rsid w:val="00FB46F5"/>
    <w:rsid w:val="00FB4ABF"/>
    <w:rsid w:val="00FB4DEC"/>
    <w:rsid w:val="00FB7776"/>
    <w:rsid w:val="00FB77AD"/>
    <w:rsid w:val="00FB7E6A"/>
    <w:rsid w:val="00FC1996"/>
    <w:rsid w:val="00FC1EBD"/>
    <w:rsid w:val="00FC3626"/>
    <w:rsid w:val="00FC4F69"/>
    <w:rsid w:val="00FC4F93"/>
    <w:rsid w:val="00FC5A4F"/>
    <w:rsid w:val="00FC5C99"/>
    <w:rsid w:val="00FC5D18"/>
    <w:rsid w:val="00FD18CE"/>
    <w:rsid w:val="00FD1B63"/>
    <w:rsid w:val="00FD1BFB"/>
    <w:rsid w:val="00FD2663"/>
    <w:rsid w:val="00FD34BA"/>
    <w:rsid w:val="00FD3D5F"/>
    <w:rsid w:val="00FD4FCB"/>
    <w:rsid w:val="00FD512E"/>
    <w:rsid w:val="00FD5856"/>
    <w:rsid w:val="00FD5BBA"/>
    <w:rsid w:val="00FE0500"/>
    <w:rsid w:val="00FE075F"/>
    <w:rsid w:val="00FE1938"/>
    <w:rsid w:val="00FE70EE"/>
    <w:rsid w:val="00FE710B"/>
    <w:rsid w:val="00FE7FAC"/>
    <w:rsid w:val="00FF00A8"/>
    <w:rsid w:val="00FF0F7F"/>
    <w:rsid w:val="00FF202A"/>
    <w:rsid w:val="00FF218C"/>
    <w:rsid w:val="00FF2998"/>
    <w:rsid w:val="00FF2D0F"/>
    <w:rsid w:val="00FF3665"/>
    <w:rsid w:val="00FF3C85"/>
    <w:rsid w:val="00FF6EE7"/>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Nerazreenaomemba1">
    <w:name w:val="Nerazrešena omemba1"/>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3E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880243912">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D0FEA-05F6-43F6-B7C0-C963680B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3</TotalTime>
  <Pages>31</Pages>
  <Words>7977</Words>
  <Characters>45471</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53342</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Bitenc Tanja</cp:lastModifiedBy>
  <cp:revision>8</cp:revision>
  <cp:lastPrinted>2023-04-25T08:12:00Z</cp:lastPrinted>
  <dcterms:created xsi:type="dcterms:W3CDTF">2024-03-15T09:43:00Z</dcterms:created>
  <dcterms:modified xsi:type="dcterms:W3CDTF">2024-03-15T09:47:00Z</dcterms:modified>
</cp:coreProperties>
</file>